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5E1" w:rsidRPr="00454B1D" w:rsidRDefault="00A305E1">
      <w:pPr>
        <w:pStyle w:val="Heading2"/>
        <w:numPr>
          <w:ilvl w:val="0"/>
          <w:numId w:val="0"/>
        </w:numPr>
        <w:spacing w:after="120"/>
        <w:ind w:firstLine="567"/>
        <w:jc w:val="center"/>
        <w:rPr>
          <w:sz w:val="20"/>
        </w:rPr>
      </w:pPr>
      <w:r w:rsidRPr="00454B1D">
        <w:rPr>
          <w:sz w:val="20"/>
        </w:rPr>
        <w:t>FIŞA DISCIPLINEI</w:t>
      </w:r>
    </w:p>
    <w:p w:rsidR="00A305E1" w:rsidRPr="00454B1D" w:rsidRDefault="00A305E1" w:rsidP="007513F8">
      <w:pPr>
        <w:pStyle w:val="BodyText2"/>
        <w:rPr>
          <w:b/>
          <w:sz w:val="20"/>
        </w:rPr>
      </w:pPr>
    </w:p>
    <w:p w:rsidR="00A305E1" w:rsidRPr="00454B1D" w:rsidRDefault="00A305E1"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A305E1" w:rsidRPr="00830653" w:rsidTr="00DE77CC">
        <w:trPr>
          <w:trHeight w:val="98"/>
        </w:trPr>
        <w:tc>
          <w:tcPr>
            <w:tcW w:w="3402" w:type="dxa"/>
          </w:tcPr>
          <w:p w:rsidR="00A305E1" w:rsidRPr="00454B1D" w:rsidRDefault="00A305E1"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A305E1" w:rsidRPr="00DE77CC" w:rsidRDefault="00A305E1"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A305E1" w:rsidRPr="00454B1D" w:rsidTr="00DE77CC">
        <w:tc>
          <w:tcPr>
            <w:tcW w:w="3402" w:type="dxa"/>
          </w:tcPr>
          <w:p w:rsidR="00A305E1" w:rsidRPr="00454B1D" w:rsidRDefault="00A305E1"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A305E1" w:rsidRPr="00DE77CC" w:rsidRDefault="00A305E1"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A305E1" w:rsidRPr="00454B1D">
        <w:tc>
          <w:tcPr>
            <w:tcW w:w="3402" w:type="dxa"/>
          </w:tcPr>
          <w:p w:rsidR="00A305E1" w:rsidRPr="00454B1D" w:rsidRDefault="00A305E1"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A305E1" w:rsidRPr="00586036" w:rsidRDefault="00A305E1" w:rsidP="00617D44">
            <w:pPr>
              <w:pStyle w:val="Heading1"/>
              <w:numPr>
                <w:ilvl w:val="0"/>
                <w:numId w:val="0"/>
              </w:numPr>
              <w:ind w:left="176"/>
              <w:jc w:val="left"/>
              <w:rPr>
                <w:b w:val="0"/>
                <w:sz w:val="20"/>
                <w:lang w:val="ro-RO"/>
              </w:rPr>
            </w:pPr>
            <w:r>
              <w:rPr>
                <w:b w:val="0"/>
                <w:sz w:val="20"/>
                <w:lang w:val="ro-RO"/>
              </w:rPr>
              <w:t>IV</w:t>
            </w:r>
          </w:p>
        </w:tc>
      </w:tr>
      <w:tr w:rsidR="00A305E1" w:rsidRPr="00454B1D">
        <w:tc>
          <w:tcPr>
            <w:tcW w:w="3402" w:type="dxa"/>
          </w:tcPr>
          <w:p w:rsidR="00A305E1" w:rsidRPr="00454B1D" w:rsidRDefault="00A305E1"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A305E1" w:rsidRPr="00586036" w:rsidRDefault="00A305E1" w:rsidP="00F90E76">
            <w:pPr>
              <w:pStyle w:val="Heading1"/>
              <w:numPr>
                <w:ilvl w:val="0"/>
                <w:numId w:val="0"/>
              </w:numPr>
              <w:ind w:left="176"/>
              <w:jc w:val="left"/>
              <w:rPr>
                <w:b w:val="0"/>
                <w:sz w:val="20"/>
                <w:lang w:val="ro-RO"/>
              </w:rPr>
            </w:pPr>
            <w:r w:rsidRPr="00586036">
              <w:rPr>
                <w:b w:val="0"/>
                <w:sz w:val="20"/>
                <w:lang w:val="ro-RO"/>
              </w:rPr>
              <w:t>Licenţă</w:t>
            </w:r>
          </w:p>
        </w:tc>
      </w:tr>
      <w:tr w:rsidR="00A305E1" w:rsidRPr="00454B1D">
        <w:tc>
          <w:tcPr>
            <w:tcW w:w="3402" w:type="dxa"/>
          </w:tcPr>
          <w:p w:rsidR="00A305E1" w:rsidRPr="00454B1D" w:rsidRDefault="00A305E1"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A305E1" w:rsidRPr="00586036" w:rsidRDefault="00A305E1" w:rsidP="00F90E76">
            <w:pPr>
              <w:pStyle w:val="Heading1"/>
              <w:numPr>
                <w:ilvl w:val="0"/>
                <w:numId w:val="0"/>
              </w:numPr>
              <w:ind w:left="176"/>
              <w:jc w:val="left"/>
              <w:rPr>
                <w:b w:val="0"/>
                <w:sz w:val="20"/>
                <w:lang w:val="ro-RO"/>
              </w:rPr>
            </w:pPr>
            <w:r w:rsidRPr="00586036">
              <w:rPr>
                <w:b w:val="0"/>
                <w:sz w:val="20"/>
                <w:lang w:val="ro-RO"/>
              </w:rPr>
              <w:t>Licenţă</w:t>
            </w:r>
          </w:p>
        </w:tc>
      </w:tr>
      <w:tr w:rsidR="00A305E1" w:rsidRPr="00C859D8" w:rsidTr="00944024">
        <w:trPr>
          <w:trHeight w:val="106"/>
        </w:trPr>
        <w:tc>
          <w:tcPr>
            <w:tcW w:w="3402" w:type="dxa"/>
          </w:tcPr>
          <w:p w:rsidR="00A305E1" w:rsidRPr="00454B1D" w:rsidRDefault="00A305E1"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A305E1" w:rsidRPr="00944024" w:rsidRDefault="00A305E1"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A305E1" w:rsidRDefault="00A305E1" w:rsidP="00617D44">
      <w:pPr>
        <w:rPr>
          <w:b/>
          <w:lang w:val="ro-RO"/>
        </w:rPr>
      </w:pPr>
    </w:p>
    <w:p w:rsidR="00A305E1" w:rsidRPr="00531A6B" w:rsidRDefault="00A305E1"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A305E1" w:rsidRPr="00531A6B" w:rsidTr="00AE64FD">
        <w:tc>
          <w:tcPr>
            <w:tcW w:w="2410" w:type="dxa"/>
            <w:gridSpan w:val="3"/>
          </w:tcPr>
          <w:p w:rsidR="00A305E1" w:rsidRPr="00531A6B" w:rsidRDefault="00A305E1"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A305E1" w:rsidRPr="00531A6B" w:rsidRDefault="00A305E1" w:rsidP="00AE64FD">
            <w:pPr>
              <w:rPr>
                <w:b/>
                <w:lang w:val="ro-RO"/>
              </w:rPr>
            </w:pPr>
            <w:r>
              <w:rPr>
                <w:b/>
                <w:lang w:val="ro-RO"/>
              </w:rPr>
              <w:t>Biochimie</w:t>
            </w:r>
          </w:p>
        </w:tc>
      </w:tr>
      <w:tr w:rsidR="00A305E1" w:rsidRPr="00531A6B" w:rsidTr="00AE64FD">
        <w:tc>
          <w:tcPr>
            <w:tcW w:w="4678" w:type="dxa"/>
            <w:gridSpan w:val="6"/>
          </w:tcPr>
          <w:p w:rsidR="00A305E1" w:rsidRPr="00531A6B" w:rsidRDefault="00A305E1" w:rsidP="00AE64FD">
            <w:pPr>
              <w:ind w:left="34"/>
              <w:rPr>
                <w:lang w:val="ro-RO"/>
              </w:rPr>
            </w:pPr>
            <w:r w:rsidRPr="00531A6B">
              <w:rPr>
                <w:lang w:val="ro-RO"/>
              </w:rPr>
              <w:t>2.2 Titularul activităţilor de curs</w:t>
            </w:r>
          </w:p>
        </w:tc>
        <w:tc>
          <w:tcPr>
            <w:tcW w:w="5528" w:type="dxa"/>
            <w:gridSpan w:val="5"/>
          </w:tcPr>
          <w:p w:rsidR="00A305E1" w:rsidRPr="00531A6B" w:rsidRDefault="00A305E1" w:rsidP="002F0F02">
            <w:pPr>
              <w:rPr>
                <w:lang w:val="ro-RO"/>
              </w:rPr>
            </w:pPr>
            <w:r>
              <w:rPr>
                <w:lang w:val="ro-RO"/>
              </w:rPr>
              <w:t>Prof dr Marian Catalin</w:t>
            </w:r>
          </w:p>
        </w:tc>
      </w:tr>
      <w:tr w:rsidR="00A305E1" w:rsidRPr="00830653" w:rsidTr="00AE64FD">
        <w:tc>
          <w:tcPr>
            <w:tcW w:w="4678" w:type="dxa"/>
            <w:gridSpan w:val="6"/>
          </w:tcPr>
          <w:p w:rsidR="00A305E1" w:rsidRPr="00531A6B" w:rsidRDefault="00A305E1"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A305E1" w:rsidRDefault="00A305E1" w:rsidP="002F0F02">
            <w:pPr>
              <w:rPr>
                <w:lang w:val="ro-RO"/>
              </w:rPr>
            </w:pPr>
            <w:r>
              <w:rPr>
                <w:lang w:val="ro-RO"/>
              </w:rPr>
              <w:t>As dr Anca Marcu</w:t>
            </w:r>
          </w:p>
          <w:p w:rsidR="00A305E1" w:rsidRDefault="00A305E1" w:rsidP="002F0F02">
            <w:pPr>
              <w:rPr>
                <w:lang w:val="ro-RO"/>
              </w:rPr>
            </w:pPr>
            <w:r>
              <w:rPr>
                <w:lang w:val="ro-RO"/>
              </w:rPr>
              <w:t>As dr Anda Alexa</w:t>
            </w:r>
          </w:p>
          <w:p w:rsidR="00A305E1" w:rsidRPr="00531A6B" w:rsidRDefault="00A305E1" w:rsidP="002F0F02">
            <w:pPr>
              <w:rPr>
                <w:lang w:val="ro-RO"/>
              </w:rPr>
            </w:pPr>
            <w:r>
              <w:rPr>
                <w:lang w:val="ro-RO"/>
              </w:rPr>
              <w:t>As dr Georgeta Bujor</w:t>
            </w:r>
          </w:p>
        </w:tc>
      </w:tr>
      <w:tr w:rsidR="00A305E1" w:rsidRPr="00531A6B" w:rsidTr="00AE64FD">
        <w:trPr>
          <w:trHeight w:val="345"/>
        </w:trPr>
        <w:tc>
          <w:tcPr>
            <w:tcW w:w="1843" w:type="dxa"/>
            <w:vMerge w:val="restart"/>
          </w:tcPr>
          <w:p w:rsidR="00A305E1" w:rsidRPr="00531A6B" w:rsidRDefault="00A305E1" w:rsidP="00AE64FD">
            <w:pPr>
              <w:ind w:left="34"/>
              <w:rPr>
                <w:lang w:val="ro-RO"/>
              </w:rPr>
            </w:pPr>
            <w:r w:rsidRPr="00531A6B">
              <w:rPr>
                <w:lang w:val="ro-RO"/>
              </w:rPr>
              <w:t>2.4 Anul de studiu</w:t>
            </w:r>
          </w:p>
        </w:tc>
        <w:tc>
          <w:tcPr>
            <w:tcW w:w="425" w:type="dxa"/>
            <w:vMerge w:val="restart"/>
          </w:tcPr>
          <w:p w:rsidR="00A305E1" w:rsidRPr="00531A6B" w:rsidRDefault="00A305E1" w:rsidP="00AE64FD">
            <w:pPr>
              <w:rPr>
                <w:b/>
                <w:lang w:val="ro-RO"/>
              </w:rPr>
            </w:pPr>
            <w:r>
              <w:rPr>
                <w:b/>
                <w:lang w:val="ro-RO"/>
              </w:rPr>
              <w:t>I</w:t>
            </w:r>
          </w:p>
        </w:tc>
        <w:tc>
          <w:tcPr>
            <w:tcW w:w="1417" w:type="dxa"/>
            <w:gridSpan w:val="2"/>
            <w:vMerge w:val="restart"/>
          </w:tcPr>
          <w:p w:rsidR="00A305E1" w:rsidRPr="00531A6B" w:rsidRDefault="00A305E1" w:rsidP="00AE64FD">
            <w:pPr>
              <w:rPr>
                <w:lang w:val="ro-RO"/>
              </w:rPr>
            </w:pPr>
            <w:r w:rsidRPr="00531A6B">
              <w:rPr>
                <w:lang w:val="ro-RO"/>
              </w:rPr>
              <w:t>2.5 Semestrul</w:t>
            </w:r>
          </w:p>
        </w:tc>
        <w:tc>
          <w:tcPr>
            <w:tcW w:w="426" w:type="dxa"/>
            <w:vMerge w:val="restart"/>
          </w:tcPr>
          <w:p w:rsidR="00A305E1" w:rsidRPr="00531A6B" w:rsidRDefault="00A305E1" w:rsidP="00AE64FD">
            <w:pPr>
              <w:rPr>
                <w:b/>
                <w:lang w:val="ro-RO"/>
              </w:rPr>
            </w:pPr>
            <w:r>
              <w:rPr>
                <w:b/>
                <w:lang w:val="ro-RO"/>
              </w:rPr>
              <w:t>II</w:t>
            </w:r>
          </w:p>
        </w:tc>
        <w:tc>
          <w:tcPr>
            <w:tcW w:w="1418" w:type="dxa"/>
            <w:gridSpan w:val="2"/>
            <w:vMerge w:val="restart"/>
          </w:tcPr>
          <w:p w:rsidR="00A305E1" w:rsidRPr="00531A6B" w:rsidRDefault="00A305E1" w:rsidP="00AE64FD">
            <w:pPr>
              <w:rPr>
                <w:lang w:val="ro-RO"/>
              </w:rPr>
            </w:pPr>
            <w:r w:rsidRPr="00531A6B">
              <w:rPr>
                <w:lang w:val="ro-RO"/>
              </w:rPr>
              <w:t>2.6 Tipul de evaluare</w:t>
            </w:r>
          </w:p>
        </w:tc>
        <w:tc>
          <w:tcPr>
            <w:tcW w:w="992" w:type="dxa"/>
            <w:vMerge w:val="restart"/>
          </w:tcPr>
          <w:p w:rsidR="00A305E1" w:rsidRPr="00531A6B" w:rsidRDefault="00A305E1" w:rsidP="00AE64FD">
            <w:pPr>
              <w:rPr>
                <w:b/>
                <w:lang w:val="ro-RO"/>
              </w:rPr>
            </w:pPr>
            <w:r w:rsidRPr="00531A6B">
              <w:rPr>
                <w:b/>
                <w:lang w:val="ro-RO"/>
              </w:rPr>
              <w:t xml:space="preserve"> </w:t>
            </w:r>
            <w:r>
              <w:rPr>
                <w:b/>
                <w:lang w:val="ro-RO"/>
              </w:rPr>
              <w:t>Examen</w:t>
            </w:r>
          </w:p>
        </w:tc>
        <w:tc>
          <w:tcPr>
            <w:tcW w:w="1275" w:type="dxa"/>
            <w:vMerge w:val="restart"/>
          </w:tcPr>
          <w:p w:rsidR="00A305E1" w:rsidRPr="00531A6B" w:rsidRDefault="00A305E1" w:rsidP="00AE64FD">
            <w:pPr>
              <w:rPr>
                <w:vertAlign w:val="superscript"/>
                <w:lang w:val="ro-RO"/>
              </w:rPr>
            </w:pPr>
            <w:r w:rsidRPr="00531A6B">
              <w:rPr>
                <w:lang w:val="ro-RO"/>
              </w:rPr>
              <w:t>2.7 Regimul disciplinei</w:t>
            </w:r>
          </w:p>
        </w:tc>
        <w:tc>
          <w:tcPr>
            <w:tcW w:w="1558" w:type="dxa"/>
          </w:tcPr>
          <w:p w:rsidR="00A305E1" w:rsidRPr="00531A6B" w:rsidRDefault="00A305E1" w:rsidP="00AE64FD">
            <w:pPr>
              <w:rPr>
                <w:vertAlign w:val="superscript"/>
                <w:lang w:val="ro-RO"/>
              </w:rPr>
            </w:pPr>
            <w:r w:rsidRPr="00531A6B">
              <w:rPr>
                <w:lang w:val="ro-RO"/>
              </w:rPr>
              <w:t>Conţinut</w:t>
            </w:r>
            <w:r w:rsidRPr="00531A6B">
              <w:rPr>
                <w:vertAlign w:val="superscript"/>
                <w:lang w:val="ro-RO"/>
              </w:rPr>
              <w:t>3)</w:t>
            </w:r>
          </w:p>
        </w:tc>
        <w:tc>
          <w:tcPr>
            <w:tcW w:w="852" w:type="dxa"/>
          </w:tcPr>
          <w:p w:rsidR="00A305E1" w:rsidRPr="00531A6B" w:rsidRDefault="00A305E1" w:rsidP="00AE64FD">
            <w:pPr>
              <w:jc w:val="center"/>
              <w:rPr>
                <w:b/>
                <w:lang w:val="ro-RO"/>
              </w:rPr>
            </w:pPr>
            <w:r>
              <w:rPr>
                <w:b/>
                <w:lang w:val="ro-RO"/>
              </w:rPr>
              <w:t>DF</w:t>
            </w:r>
          </w:p>
        </w:tc>
      </w:tr>
      <w:tr w:rsidR="00A305E1" w:rsidRPr="00531A6B" w:rsidTr="00AE64FD">
        <w:trPr>
          <w:trHeight w:val="345"/>
        </w:trPr>
        <w:tc>
          <w:tcPr>
            <w:tcW w:w="1843" w:type="dxa"/>
            <w:vMerge/>
          </w:tcPr>
          <w:p w:rsidR="00A305E1" w:rsidRPr="00531A6B" w:rsidRDefault="00A305E1" w:rsidP="00AE64FD">
            <w:pPr>
              <w:ind w:left="318"/>
              <w:rPr>
                <w:lang w:val="ro-RO"/>
              </w:rPr>
            </w:pPr>
          </w:p>
        </w:tc>
        <w:tc>
          <w:tcPr>
            <w:tcW w:w="425" w:type="dxa"/>
            <w:vMerge/>
          </w:tcPr>
          <w:p w:rsidR="00A305E1" w:rsidRPr="00531A6B" w:rsidRDefault="00A305E1" w:rsidP="00AE64FD">
            <w:pPr>
              <w:rPr>
                <w:lang w:val="ro-RO"/>
              </w:rPr>
            </w:pPr>
          </w:p>
        </w:tc>
        <w:tc>
          <w:tcPr>
            <w:tcW w:w="1417" w:type="dxa"/>
            <w:gridSpan w:val="2"/>
            <w:vMerge/>
          </w:tcPr>
          <w:p w:rsidR="00A305E1" w:rsidRPr="00531A6B" w:rsidRDefault="00A305E1" w:rsidP="00AE64FD">
            <w:pPr>
              <w:rPr>
                <w:lang w:val="ro-RO"/>
              </w:rPr>
            </w:pPr>
          </w:p>
        </w:tc>
        <w:tc>
          <w:tcPr>
            <w:tcW w:w="426" w:type="dxa"/>
            <w:vMerge/>
          </w:tcPr>
          <w:p w:rsidR="00A305E1" w:rsidRPr="00531A6B" w:rsidRDefault="00A305E1" w:rsidP="00AE64FD">
            <w:pPr>
              <w:rPr>
                <w:lang w:val="ro-RO"/>
              </w:rPr>
            </w:pPr>
          </w:p>
        </w:tc>
        <w:tc>
          <w:tcPr>
            <w:tcW w:w="1418" w:type="dxa"/>
            <w:gridSpan w:val="2"/>
            <w:vMerge/>
          </w:tcPr>
          <w:p w:rsidR="00A305E1" w:rsidRPr="00531A6B" w:rsidRDefault="00A305E1" w:rsidP="00AE64FD">
            <w:pPr>
              <w:rPr>
                <w:lang w:val="ro-RO"/>
              </w:rPr>
            </w:pPr>
          </w:p>
        </w:tc>
        <w:tc>
          <w:tcPr>
            <w:tcW w:w="992" w:type="dxa"/>
            <w:vMerge/>
          </w:tcPr>
          <w:p w:rsidR="00A305E1" w:rsidRPr="00531A6B" w:rsidRDefault="00A305E1" w:rsidP="00AE64FD">
            <w:pPr>
              <w:rPr>
                <w:lang w:val="ro-RO"/>
              </w:rPr>
            </w:pPr>
          </w:p>
        </w:tc>
        <w:tc>
          <w:tcPr>
            <w:tcW w:w="1275" w:type="dxa"/>
            <w:vMerge/>
          </w:tcPr>
          <w:p w:rsidR="00A305E1" w:rsidRPr="00531A6B" w:rsidRDefault="00A305E1" w:rsidP="00AE64FD">
            <w:pPr>
              <w:rPr>
                <w:lang w:val="ro-RO"/>
              </w:rPr>
            </w:pPr>
          </w:p>
        </w:tc>
        <w:tc>
          <w:tcPr>
            <w:tcW w:w="1558" w:type="dxa"/>
          </w:tcPr>
          <w:p w:rsidR="00A305E1" w:rsidRPr="00531A6B" w:rsidRDefault="00A305E1"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A305E1" w:rsidRPr="00531A6B" w:rsidRDefault="00A305E1" w:rsidP="00AE64FD">
            <w:pPr>
              <w:jc w:val="center"/>
              <w:rPr>
                <w:b/>
                <w:lang w:val="ro-RO"/>
              </w:rPr>
            </w:pPr>
            <w:r>
              <w:rPr>
                <w:b/>
                <w:lang w:val="ro-RO"/>
              </w:rPr>
              <w:t>DI</w:t>
            </w:r>
          </w:p>
        </w:tc>
      </w:tr>
    </w:tbl>
    <w:p w:rsidR="00A305E1" w:rsidRPr="00531A6B" w:rsidRDefault="00A305E1" w:rsidP="00617D44">
      <w:pPr>
        <w:pStyle w:val="BodyText2"/>
        <w:jc w:val="left"/>
        <w:rPr>
          <w:b/>
          <w:sz w:val="20"/>
        </w:rPr>
      </w:pPr>
    </w:p>
    <w:p w:rsidR="00A305E1" w:rsidRPr="00531A6B" w:rsidRDefault="00A305E1"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A305E1" w:rsidRPr="00531A6B" w:rsidTr="00024A14">
        <w:trPr>
          <w:trHeight w:val="248"/>
        </w:trPr>
        <w:tc>
          <w:tcPr>
            <w:tcW w:w="3400" w:type="dxa"/>
            <w:gridSpan w:val="2"/>
          </w:tcPr>
          <w:p w:rsidR="00A305E1" w:rsidRPr="00531A6B" w:rsidRDefault="00A305E1" w:rsidP="00AE64FD">
            <w:pPr>
              <w:pStyle w:val="Heading2"/>
              <w:numPr>
                <w:ilvl w:val="0"/>
                <w:numId w:val="0"/>
              </w:numPr>
              <w:rPr>
                <w:b w:val="0"/>
                <w:sz w:val="20"/>
              </w:rPr>
            </w:pPr>
            <w:r w:rsidRPr="00531A6B">
              <w:rPr>
                <w:b w:val="0"/>
                <w:sz w:val="20"/>
              </w:rPr>
              <w:t>3.1 Număr de ore pe săptămână</w:t>
            </w:r>
          </w:p>
        </w:tc>
        <w:tc>
          <w:tcPr>
            <w:tcW w:w="712" w:type="dxa"/>
          </w:tcPr>
          <w:p w:rsidR="00A305E1" w:rsidRPr="00531A6B" w:rsidRDefault="00A305E1" w:rsidP="00AE64FD">
            <w:pPr>
              <w:jc w:val="center"/>
              <w:rPr>
                <w:lang w:val="ro-RO"/>
              </w:rPr>
            </w:pPr>
            <w:r>
              <w:rPr>
                <w:lang w:val="ro-RO"/>
              </w:rPr>
              <w:t>4</w:t>
            </w:r>
          </w:p>
        </w:tc>
        <w:tc>
          <w:tcPr>
            <w:tcW w:w="1838" w:type="dxa"/>
          </w:tcPr>
          <w:p w:rsidR="00A305E1" w:rsidRPr="00531A6B" w:rsidRDefault="00A305E1" w:rsidP="00AE64FD">
            <w:pPr>
              <w:rPr>
                <w:lang w:val="ro-RO"/>
              </w:rPr>
            </w:pPr>
            <w:r w:rsidRPr="00531A6B">
              <w:rPr>
                <w:lang w:val="ro-RO"/>
              </w:rPr>
              <w:t>3.2 din care: curs</w:t>
            </w:r>
          </w:p>
        </w:tc>
        <w:tc>
          <w:tcPr>
            <w:tcW w:w="709" w:type="dxa"/>
          </w:tcPr>
          <w:p w:rsidR="00A305E1" w:rsidRPr="00531A6B" w:rsidRDefault="00A305E1" w:rsidP="00AE64FD">
            <w:pPr>
              <w:jc w:val="center"/>
              <w:rPr>
                <w:b/>
                <w:lang w:val="ro-RO"/>
              </w:rPr>
            </w:pPr>
            <w:r>
              <w:rPr>
                <w:b/>
                <w:lang w:val="ro-RO"/>
              </w:rPr>
              <w:t>2</w:t>
            </w:r>
          </w:p>
        </w:tc>
        <w:tc>
          <w:tcPr>
            <w:tcW w:w="2685" w:type="dxa"/>
          </w:tcPr>
          <w:p w:rsidR="00A305E1" w:rsidRPr="00531A6B" w:rsidRDefault="00A305E1" w:rsidP="00AE64FD">
            <w:pPr>
              <w:rPr>
                <w:lang w:val="ro-RO"/>
              </w:rPr>
            </w:pPr>
            <w:r w:rsidRPr="00531A6B">
              <w:rPr>
                <w:lang w:val="ro-RO"/>
              </w:rPr>
              <w:t>3.3</w:t>
            </w:r>
            <w:r>
              <w:rPr>
                <w:lang w:val="ro-RO"/>
              </w:rPr>
              <w:t xml:space="preserve"> </w:t>
            </w:r>
            <w:r w:rsidRPr="00531A6B">
              <w:rPr>
                <w:lang w:val="ro-RO"/>
              </w:rPr>
              <w:t>laborator</w:t>
            </w:r>
          </w:p>
        </w:tc>
        <w:tc>
          <w:tcPr>
            <w:tcW w:w="858" w:type="dxa"/>
          </w:tcPr>
          <w:p w:rsidR="00A305E1" w:rsidRPr="00531A6B" w:rsidRDefault="00A305E1" w:rsidP="002C33F6">
            <w:pPr>
              <w:jc w:val="center"/>
              <w:rPr>
                <w:b/>
                <w:lang w:val="ro-RO"/>
              </w:rPr>
            </w:pPr>
            <w:r>
              <w:rPr>
                <w:b/>
                <w:lang w:val="ro-RO"/>
              </w:rPr>
              <w:t>2</w:t>
            </w:r>
          </w:p>
        </w:tc>
      </w:tr>
      <w:tr w:rsidR="00A305E1" w:rsidRPr="00531A6B" w:rsidTr="00024A14">
        <w:trPr>
          <w:trHeight w:val="247"/>
        </w:trPr>
        <w:tc>
          <w:tcPr>
            <w:tcW w:w="3400" w:type="dxa"/>
            <w:gridSpan w:val="2"/>
          </w:tcPr>
          <w:p w:rsidR="00A305E1" w:rsidRPr="00531A6B" w:rsidRDefault="00A305E1" w:rsidP="00AE64FD">
            <w:pPr>
              <w:pStyle w:val="Heading2"/>
              <w:numPr>
                <w:ilvl w:val="0"/>
                <w:numId w:val="0"/>
              </w:numPr>
              <w:rPr>
                <w:b w:val="0"/>
                <w:sz w:val="20"/>
              </w:rPr>
            </w:pPr>
            <w:r w:rsidRPr="00531A6B">
              <w:rPr>
                <w:b w:val="0"/>
                <w:sz w:val="20"/>
              </w:rPr>
              <w:t>3.4 Total ore din planul de învăţământ</w:t>
            </w:r>
          </w:p>
        </w:tc>
        <w:tc>
          <w:tcPr>
            <w:tcW w:w="712" w:type="dxa"/>
          </w:tcPr>
          <w:p w:rsidR="00A305E1" w:rsidRPr="00531A6B" w:rsidRDefault="00A305E1" w:rsidP="00AE64FD">
            <w:pPr>
              <w:pStyle w:val="Heading2"/>
              <w:numPr>
                <w:ilvl w:val="0"/>
                <w:numId w:val="0"/>
              </w:numPr>
              <w:jc w:val="center"/>
              <w:rPr>
                <w:sz w:val="20"/>
              </w:rPr>
            </w:pPr>
            <w:r>
              <w:rPr>
                <w:sz w:val="20"/>
              </w:rPr>
              <w:t>56</w:t>
            </w:r>
          </w:p>
        </w:tc>
        <w:tc>
          <w:tcPr>
            <w:tcW w:w="1838" w:type="dxa"/>
          </w:tcPr>
          <w:p w:rsidR="00A305E1" w:rsidRPr="00531A6B" w:rsidRDefault="00A305E1" w:rsidP="00AE64FD">
            <w:pPr>
              <w:pStyle w:val="Heading2"/>
              <w:numPr>
                <w:ilvl w:val="0"/>
                <w:numId w:val="0"/>
              </w:numPr>
              <w:rPr>
                <w:b w:val="0"/>
                <w:sz w:val="20"/>
              </w:rPr>
            </w:pPr>
            <w:r w:rsidRPr="00531A6B">
              <w:rPr>
                <w:b w:val="0"/>
                <w:sz w:val="20"/>
              </w:rPr>
              <w:t>3.5 din care: curs</w:t>
            </w:r>
          </w:p>
        </w:tc>
        <w:tc>
          <w:tcPr>
            <w:tcW w:w="709" w:type="dxa"/>
          </w:tcPr>
          <w:p w:rsidR="00A305E1" w:rsidRPr="00531A6B" w:rsidRDefault="00A305E1" w:rsidP="00AE64FD">
            <w:pPr>
              <w:pStyle w:val="Heading2"/>
              <w:numPr>
                <w:ilvl w:val="0"/>
                <w:numId w:val="0"/>
              </w:numPr>
              <w:jc w:val="center"/>
              <w:rPr>
                <w:sz w:val="20"/>
              </w:rPr>
            </w:pPr>
            <w:r>
              <w:rPr>
                <w:sz w:val="20"/>
              </w:rPr>
              <w:t>28</w:t>
            </w:r>
          </w:p>
        </w:tc>
        <w:tc>
          <w:tcPr>
            <w:tcW w:w="2685" w:type="dxa"/>
          </w:tcPr>
          <w:p w:rsidR="00A305E1" w:rsidRPr="00531A6B" w:rsidRDefault="00A305E1"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A305E1" w:rsidRPr="00531A6B" w:rsidRDefault="00A305E1" w:rsidP="002C33F6">
            <w:pPr>
              <w:pStyle w:val="Heading2"/>
              <w:numPr>
                <w:ilvl w:val="0"/>
                <w:numId w:val="0"/>
              </w:numPr>
              <w:jc w:val="center"/>
              <w:rPr>
                <w:sz w:val="20"/>
              </w:rPr>
            </w:pPr>
            <w:r>
              <w:rPr>
                <w:sz w:val="20"/>
              </w:rPr>
              <w:t>28</w:t>
            </w:r>
          </w:p>
        </w:tc>
      </w:tr>
      <w:tr w:rsidR="00A305E1" w:rsidRPr="00531A6B" w:rsidTr="00024A14">
        <w:trPr>
          <w:trHeight w:val="247"/>
        </w:trPr>
        <w:tc>
          <w:tcPr>
            <w:tcW w:w="9344" w:type="dxa"/>
            <w:gridSpan w:val="6"/>
          </w:tcPr>
          <w:p w:rsidR="00A305E1" w:rsidRPr="00531A6B" w:rsidRDefault="00A305E1" w:rsidP="00AE64FD">
            <w:pPr>
              <w:pStyle w:val="Heading2"/>
              <w:numPr>
                <w:ilvl w:val="0"/>
                <w:numId w:val="0"/>
              </w:numPr>
              <w:rPr>
                <w:b w:val="0"/>
                <w:sz w:val="20"/>
              </w:rPr>
            </w:pPr>
            <w:r w:rsidRPr="00531A6B">
              <w:rPr>
                <w:b w:val="0"/>
                <w:sz w:val="20"/>
              </w:rPr>
              <w:t>Distribuţia fondului de timp</w:t>
            </w:r>
          </w:p>
        </w:tc>
        <w:tc>
          <w:tcPr>
            <w:tcW w:w="858" w:type="dxa"/>
          </w:tcPr>
          <w:p w:rsidR="00A305E1" w:rsidRPr="00531A6B" w:rsidRDefault="00A305E1" w:rsidP="002C33F6">
            <w:pPr>
              <w:pStyle w:val="Heading2"/>
              <w:numPr>
                <w:ilvl w:val="0"/>
                <w:numId w:val="0"/>
              </w:numPr>
              <w:jc w:val="center"/>
              <w:rPr>
                <w:b w:val="0"/>
                <w:sz w:val="20"/>
              </w:rPr>
            </w:pPr>
            <w:r>
              <w:rPr>
                <w:b w:val="0"/>
                <w:sz w:val="20"/>
              </w:rPr>
              <w:t>ore</w:t>
            </w:r>
          </w:p>
        </w:tc>
      </w:tr>
      <w:tr w:rsidR="00A305E1" w:rsidRPr="00531A6B" w:rsidTr="00024A14">
        <w:trPr>
          <w:trHeight w:val="247"/>
        </w:trPr>
        <w:tc>
          <w:tcPr>
            <w:tcW w:w="9344" w:type="dxa"/>
            <w:gridSpan w:val="6"/>
          </w:tcPr>
          <w:p w:rsidR="00A305E1" w:rsidRPr="00531A6B" w:rsidRDefault="00A305E1"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A305E1" w:rsidRPr="00531A6B" w:rsidRDefault="00A305E1" w:rsidP="002C33F6">
            <w:pPr>
              <w:pStyle w:val="Heading2"/>
              <w:numPr>
                <w:ilvl w:val="0"/>
                <w:numId w:val="0"/>
              </w:numPr>
              <w:jc w:val="center"/>
              <w:rPr>
                <w:b w:val="0"/>
                <w:sz w:val="20"/>
              </w:rPr>
            </w:pPr>
            <w:r>
              <w:rPr>
                <w:b w:val="0"/>
                <w:sz w:val="20"/>
              </w:rPr>
              <w:t>66</w:t>
            </w:r>
          </w:p>
        </w:tc>
      </w:tr>
      <w:tr w:rsidR="00A305E1" w:rsidRPr="00531A6B" w:rsidTr="00024A14">
        <w:trPr>
          <w:trHeight w:val="247"/>
        </w:trPr>
        <w:tc>
          <w:tcPr>
            <w:tcW w:w="9344" w:type="dxa"/>
            <w:gridSpan w:val="6"/>
          </w:tcPr>
          <w:p w:rsidR="00A305E1" w:rsidRPr="00531A6B" w:rsidRDefault="00A305E1"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A305E1" w:rsidRPr="00531A6B" w:rsidRDefault="00A305E1" w:rsidP="002C33F6">
            <w:pPr>
              <w:pStyle w:val="Heading2"/>
              <w:numPr>
                <w:ilvl w:val="0"/>
                <w:numId w:val="0"/>
              </w:numPr>
              <w:jc w:val="center"/>
              <w:rPr>
                <w:b w:val="0"/>
                <w:sz w:val="20"/>
              </w:rPr>
            </w:pPr>
            <w:r>
              <w:rPr>
                <w:b w:val="0"/>
                <w:sz w:val="20"/>
              </w:rPr>
              <w:t>10</w:t>
            </w:r>
          </w:p>
        </w:tc>
      </w:tr>
      <w:tr w:rsidR="00A305E1" w:rsidRPr="00C859D8" w:rsidTr="00024A14">
        <w:trPr>
          <w:trHeight w:val="247"/>
        </w:trPr>
        <w:tc>
          <w:tcPr>
            <w:tcW w:w="9344" w:type="dxa"/>
            <w:gridSpan w:val="6"/>
          </w:tcPr>
          <w:p w:rsidR="00A305E1" w:rsidRPr="00531A6B" w:rsidRDefault="00A305E1"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A305E1" w:rsidRPr="00531A6B" w:rsidRDefault="00A305E1" w:rsidP="002C33F6">
            <w:pPr>
              <w:pStyle w:val="Heading2"/>
              <w:numPr>
                <w:ilvl w:val="0"/>
                <w:numId w:val="0"/>
              </w:numPr>
              <w:jc w:val="center"/>
              <w:rPr>
                <w:b w:val="0"/>
                <w:sz w:val="20"/>
              </w:rPr>
            </w:pPr>
            <w:r>
              <w:rPr>
                <w:b w:val="0"/>
                <w:sz w:val="20"/>
              </w:rPr>
              <w:t>14</w:t>
            </w:r>
          </w:p>
        </w:tc>
      </w:tr>
      <w:tr w:rsidR="00A305E1" w:rsidRPr="00531A6B" w:rsidTr="00024A14">
        <w:trPr>
          <w:trHeight w:val="247"/>
        </w:trPr>
        <w:tc>
          <w:tcPr>
            <w:tcW w:w="9344" w:type="dxa"/>
            <w:gridSpan w:val="6"/>
          </w:tcPr>
          <w:p w:rsidR="00A305E1" w:rsidRPr="00531A6B" w:rsidRDefault="00A305E1" w:rsidP="00AE64FD">
            <w:pPr>
              <w:pStyle w:val="Heading2"/>
              <w:numPr>
                <w:ilvl w:val="0"/>
                <w:numId w:val="0"/>
              </w:numPr>
              <w:rPr>
                <w:b w:val="0"/>
                <w:sz w:val="20"/>
              </w:rPr>
            </w:pPr>
            <w:r w:rsidRPr="00531A6B">
              <w:rPr>
                <w:b w:val="0"/>
                <w:sz w:val="20"/>
              </w:rPr>
              <w:t>Tutoriat</w:t>
            </w:r>
          </w:p>
        </w:tc>
        <w:tc>
          <w:tcPr>
            <w:tcW w:w="858" w:type="dxa"/>
          </w:tcPr>
          <w:p w:rsidR="00A305E1" w:rsidRPr="00531A6B" w:rsidRDefault="00A305E1" w:rsidP="002C33F6">
            <w:pPr>
              <w:pStyle w:val="Heading2"/>
              <w:numPr>
                <w:ilvl w:val="0"/>
                <w:numId w:val="0"/>
              </w:numPr>
              <w:jc w:val="center"/>
              <w:rPr>
                <w:b w:val="0"/>
                <w:sz w:val="20"/>
              </w:rPr>
            </w:pPr>
          </w:p>
        </w:tc>
      </w:tr>
      <w:tr w:rsidR="00A305E1" w:rsidRPr="00531A6B" w:rsidTr="00024A14">
        <w:trPr>
          <w:trHeight w:val="247"/>
        </w:trPr>
        <w:tc>
          <w:tcPr>
            <w:tcW w:w="9344" w:type="dxa"/>
            <w:gridSpan w:val="6"/>
          </w:tcPr>
          <w:p w:rsidR="00A305E1" w:rsidRPr="00531A6B" w:rsidRDefault="00A305E1"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A305E1" w:rsidRPr="00531A6B" w:rsidRDefault="00A305E1" w:rsidP="002C33F6">
            <w:pPr>
              <w:pStyle w:val="Heading2"/>
              <w:numPr>
                <w:ilvl w:val="0"/>
                <w:numId w:val="0"/>
              </w:numPr>
              <w:jc w:val="center"/>
              <w:rPr>
                <w:b w:val="0"/>
                <w:sz w:val="20"/>
              </w:rPr>
            </w:pPr>
            <w:r>
              <w:rPr>
                <w:b w:val="0"/>
                <w:sz w:val="20"/>
              </w:rPr>
              <w:t>4</w:t>
            </w:r>
          </w:p>
        </w:tc>
      </w:tr>
      <w:tr w:rsidR="00A305E1" w:rsidRPr="00531A6B" w:rsidTr="00024A14">
        <w:trPr>
          <w:trHeight w:val="247"/>
        </w:trPr>
        <w:tc>
          <w:tcPr>
            <w:tcW w:w="9344" w:type="dxa"/>
            <w:gridSpan w:val="6"/>
          </w:tcPr>
          <w:p w:rsidR="00A305E1" w:rsidRPr="00531A6B" w:rsidRDefault="00A305E1" w:rsidP="00AE64FD">
            <w:pPr>
              <w:pStyle w:val="Heading2"/>
              <w:numPr>
                <w:ilvl w:val="0"/>
                <w:numId w:val="0"/>
              </w:numPr>
              <w:rPr>
                <w:b w:val="0"/>
                <w:sz w:val="20"/>
              </w:rPr>
            </w:pPr>
            <w:r w:rsidRPr="00531A6B">
              <w:rPr>
                <w:b w:val="0"/>
                <w:sz w:val="20"/>
              </w:rPr>
              <w:t>Alte activităţi</w:t>
            </w:r>
          </w:p>
        </w:tc>
        <w:tc>
          <w:tcPr>
            <w:tcW w:w="858" w:type="dxa"/>
          </w:tcPr>
          <w:p w:rsidR="00A305E1" w:rsidRPr="00531A6B" w:rsidRDefault="00A305E1" w:rsidP="002C33F6">
            <w:pPr>
              <w:pStyle w:val="Heading2"/>
              <w:numPr>
                <w:ilvl w:val="0"/>
                <w:numId w:val="0"/>
              </w:numPr>
              <w:jc w:val="center"/>
              <w:rPr>
                <w:b w:val="0"/>
                <w:sz w:val="20"/>
              </w:rPr>
            </w:pPr>
          </w:p>
        </w:tc>
      </w:tr>
      <w:tr w:rsidR="00A305E1" w:rsidRPr="00531A6B" w:rsidTr="00C83084">
        <w:trPr>
          <w:gridAfter w:val="4"/>
          <w:wAfter w:w="6090" w:type="dxa"/>
          <w:trHeight w:val="247"/>
        </w:trPr>
        <w:tc>
          <w:tcPr>
            <w:tcW w:w="3330" w:type="dxa"/>
          </w:tcPr>
          <w:p w:rsidR="00A305E1" w:rsidRPr="00531A6B" w:rsidRDefault="00A305E1" w:rsidP="00AE64FD">
            <w:pPr>
              <w:pStyle w:val="Heading2"/>
              <w:numPr>
                <w:ilvl w:val="0"/>
                <w:numId w:val="0"/>
              </w:numPr>
              <w:rPr>
                <w:sz w:val="20"/>
              </w:rPr>
            </w:pPr>
            <w:r w:rsidRPr="00531A6B">
              <w:rPr>
                <w:sz w:val="20"/>
              </w:rPr>
              <w:t>3.7 Total ore studiu individual</w:t>
            </w:r>
          </w:p>
        </w:tc>
        <w:tc>
          <w:tcPr>
            <w:tcW w:w="782" w:type="dxa"/>
            <w:gridSpan w:val="2"/>
          </w:tcPr>
          <w:p w:rsidR="00A305E1" w:rsidRPr="00531A6B" w:rsidRDefault="00A305E1" w:rsidP="002C33F6">
            <w:pPr>
              <w:pStyle w:val="Heading2"/>
              <w:numPr>
                <w:ilvl w:val="0"/>
                <w:numId w:val="0"/>
              </w:numPr>
              <w:jc w:val="center"/>
              <w:rPr>
                <w:sz w:val="20"/>
              </w:rPr>
            </w:pPr>
            <w:r>
              <w:rPr>
                <w:sz w:val="20"/>
              </w:rPr>
              <w:t>90</w:t>
            </w:r>
          </w:p>
        </w:tc>
      </w:tr>
      <w:tr w:rsidR="00A305E1" w:rsidRPr="00531A6B" w:rsidTr="00C83084">
        <w:trPr>
          <w:gridAfter w:val="4"/>
          <w:wAfter w:w="6090" w:type="dxa"/>
          <w:trHeight w:val="247"/>
        </w:trPr>
        <w:tc>
          <w:tcPr>
            <w:tcW w:w="3330" w:type="dxa"/>
          </w:tcPr>
          <w:p w:rsidR="00A305E1" w:rsidRPr="00531A6B" w:rsidRDefault="00A305E1" w:rsidP="00AE64FD">
            <w:pPr>
              <w:pStyle w:val="Heading2"/>
              <w:numPr>
                <w:ilvl w:val="0"/>
                <w:numId w:val="0"/>
              </w:numPr>
              <w:rPr>
                <w:sz w:val="20"/>
              </w:rPr>
            </w:pPr>
            <w:r w:rsidRPr="00531A6B">
              <w:rPr>
                <w:sz w:val="20"/>
              </w:rPr>
              <w:t>3.8 Total ore pe semestru</w:t>
            </w:r>
          </w:p>
        </w:tc>
        <w:tc>
          <w:tcPr>
            <w:tcW w:w="782" w:type="dxa"/>
            <w:gridSpan w:val="2"/>
          </w:tcPr>
          <w:p w:rsidR="00A305E1" w:rsidRPr="00024A14" w:rsidRDefault="00A305E1" w:rsidP="002C33F6">
            <w:pPr>
              <w:pStyle w:val="Heading2"/>
              <w:numPr>
                <w:ilvl w:val="0"/>
                <w:numId w:val="0"/>
              </w:numPr>
              <w:jc w:val="center"/>
            </w:pPr>
            <w:r>
              <w:t>150</w:t>
            </w:r>
          </w:p>
          <w:p w:rsidR="00A305E1" w:rsidRPr="00024A14" w:rsidRDefault="00A305E1" w:rsidP="002C33F6">
            <w:pPr>
              <w:jc w:val="center"/>
              <w:rPr>
                <w:lang w:val="ro-RO"/>
              </w:rPr>
            </w:pPr>
          </w:p>
        </w:tc>
      </w:tr>
      <w:tr w:rsidR="00A305E1" w:rsidRPr="00531A6B" w:rsidTr="00C83084">
        <w:trPr>
          <w:gridAfter w:val="4"/>
          <w:wAfter w:w="6090" w:type="dxa"/>
          <w:trHeight w:val="247"/>
        </w:trPr>
        <w:tc>
          <w:tcPr>
            <w:tcW w:w="3330" w:type="dxa"/>
          </w:tcPr>
          <w:p w:rsidR="00A305E1" w:rsidRPr="00531A6B" w:rsidRDefault="00A305E1"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A305E1" w:rsidRPr="00531A6B" w:rsidRDefault="00A305E1" w:rsidP="002C33F6">
            <w:pPr>
              <w:pStyle w:val="Heading2"/>
              <w:numPr>
                <w:ilvl w:val="0"/>
                <w:numId w:val="0"/>
              </w:numPr>
              <w:jc w:val="center"/>
              <w:rPr>
                <w:sz w:val="20"/>
              </w:rPr>
            </w:pPr>
            <w:r>
              <w:rPr>
                <w:sz w:val="20"/>
              </w:rPr>
              <w:t>5</w:t>
            </w:r>
          </w:p>
        </w:tc>
      </w:tr>
    </w:tbl>
    <w:p w:rsidR="00A305E1" w:rsidRDefault="00A305E1" w:rsidP="00617D44">
      <w:pPr>
        <w:rPr>
          <w:b/>
          <w:lang w:val="ro-RO"/>
        </w:rPr>
      </w:pPr>
    </w:p>
    <w:p w:rsidR="00A305E1" w:rsidRPr="00531A6B" w:rsidRDefault="00A305E1"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A305E1" w:rsidRPr="00531A6B" w:rsidTr="00AE64FD">
        <w:tc>
          <w:tcPr>
            <w:tcW w:w="2977" w:type="dxa"/>
          </w:tcPr>
          <w:p w:rsidR="00A305E1" w:rsidRPr="00531A6B" w:rsidRDefault="00A305E1" w:rsidP="00AE64FD">
            <w:pPr>
              <w:rPr>
                <w:lang w:val="ro-RO"/>
              </w:rPr>
            </w:pPr>
            <w:r w:rsidRPr="00531A6B">
              <w:rPr>
                <w:lang w:val="ro-RO"/>
              </w:rPr>
              <w:t>4.1 de curriculum</w:t>
            </w:r>
          </w:p>
        </w:tc>
        <w:tc>
          <w:tcPr>
            <w:tcW w:w="7229" w:type="dxa"/>
          </w:tcPr>
          <w:p w:rsidR="00A305E1" w:rsidRPr="00531A6B" w:rsidRDefault="00A305E1" w:rsidP="00C83084">
            <w:pPr>
              <w:rPr>
                <w:lang w:val="ro-RO"/>
              </w:rPr>
            </w:pPr>
            <w:r>
              <w:rPr>
                <w:lang w:val="ro-RO"/>
              </w:rPr>
              <w:t>Nu este cazul</w:t>
            </w:r>
          </w:p>
        </w:tc>
      </w:tr>
      <w:tr w:rsidR="00A305E1" w:rsidRPr="00531A6B" w:rsidTr="00AE64FD">
        <w:tc>
          <w:tcPr>
            <w:tcW w:w="2977" w:type="dxa"/>
          </w:tcPr>
          <w:p w:rsidR="00A305E1" w:rsidRPr="00531A6B" w:rsidRDefault="00A305E1" w:rsidP="00AE64FD">
            <w:pPr>
              <w:rPr>
                <w:lang w:val="ro-RO"/>
              </w:rPr>
            </w:pPr>
            <w:r w:rsidRPr="00531A6B">
              <w:rPr>
                <w:lang w:val="ro-RO"/>
              </w:rPr>
              <w:t>4.2 de competenţe</w:t>
            </w:r>
          </w:p>
        </w:tc>
        <w:tc>
          <w:tcPr>
            <w:tcW w:w="7229" w:type="dxa"/>
          </w:tcPr>
          <w:p w:rsidR="00A305E1" w:rsidRPr="00531A6B" w:rsidRDefault="00A305E1" w:rsidP="00474CD4">
            <w:pPr>
              <w:rPr>
                <w:lang w:val="ro-RO"/>
              </w:rPr>
            </w:pPr>
            <w:r>
              <w:rPr>
                <w:lang w:val="ro-RO"/>
              </w:rPr>
              <w:t>Nu este cazul</w:t>
            </w:r>
          </w:p>
        </w:tc>
      </w:tr>
    </w:tbl>
    <w:p w:rsidR="00A305E1" w:rsidRPr="00531A6B" w:rsidRDefault="00A305E1" w:rsidP="00617D44">
      <w:pPr>
        <w:rPr>
          <w:b/>
          <w:lang w:val="ro-RO"/>
        </w:rPr>
      </w:pPr>
    </w:p>
    <w:p w:rsidR="00A305E1" w:rsidRPr="00531A6B" w:rsidRDefault="00A305E1"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A305E1" w:rsidRPr="00531A6B" w:rsidTr="00AE64FD">
        <w:tc>
          <w:tcPr>
            <w:tcW w:w="2977" w:type="dxa"/>
          </w:tcPr>
          <w:p w:rsidR="00A305E1" w:rsidRPr="00531A6B" w:rsidRDefault="00A305E1" w:rsidP="00AE64FD">
            <w:pPr>
              <w:rPr>
                <w:lang w:val="ro-RO"/>
              </w:rPr>
            </w:pPr>
            <w:r w:rsidRPr="00531A6B">
              <w:rPr>
                <w:lang w:val="ro-RO"/>
              </w:rPr>
              <w:t>5.1 de desfăşurare a cursului</w:t>
            </w:r>
          </w:p>
        </w:tc>
        <w:tc>
          <w:tcPr>
            <w:tcW w:w="7229" w:type="dxa"/>
          </w:tcPr>
          <w:p w:rsidR="00A305E1" w:rsidRDefault="00A305E1" w:rsidP="00FB616A">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p>
          <w:p w:rsidR="00A305E1" w:rsidRDefault="00A305E1" w:rsidP="00FB616A">
            <w:pPr>
              <w:numPr>
                <w:ilvl w:val="0"/>
                <w:numId w:val="13"/>
              </w:numPr>
              <w:tabs>
                <w:tab w:val="left" w:pos="245"/>
              </w:tabs>
              <w:ind w:left="245" w:hanging="245"/>
              <w:jc w:val="both"/>
              <w:rPr>
                <w:szCs w:val="24"/>
                <w:lang w:val="ro-RO"/>
              </w:rPr>
            </w:pPr>
            <w:r w:rsidRPr="003915F7">
              <w:rPr>
                <w:szCs w:val="24"/>
                <w:lang w:val="ro-RO"/>
              </w:rPr>
              <w:t>Nu va fi tolerată întârzierea studen</w:t>
            </w:r>
            <w:r w:rsidRPr="003915F7">
              <w:rPr>
                <w:rFonts w:ascii="Tahoma" w:hAnsi="Tahoma" w:cs="Tahoma"/>
                <w:szCs w:val="24"/>
                <w:lang w:val="ro-RO"/>
              </w:rPr>
              <w:t>ț</w:t>
            </w:r>
            <w:r w:rsidRPr="003915F7">
              <w:rPr>
                <w:szCs w:val="24"/>
                <w:lang w:val="ro-RO"/>
              </w:rPr>
              <w:t>ilor la curs;</w:t>
            </w:r>
          </w:p>
          <w:p w:rsidR="00A305E1" w:rsidRDefault="00A305E1" w:rsidP="00FB616A">
            <w:pPr>
              <w:numPr>
                <w:ilvl w:val="0"/>
                <w:numId w:val="13"/>
              </w:numPr>
              <w:tabs>
                <w:tab w:val="left" w:pos="245"/>
              </w:tabs>
              <w:ind w:left="245" w:hanging="245"/>
              <w:jc w:val="both"/>
              <w:rPr>
                <w:szCs w:val="24"/>
                <w:lang w:val="ro-RO"/>
              </w:rPr>
            </w:pPr>
            <w:r>
              <w:rPr>
                <w:szCs w:val="24"/>
                <w:lang w:val="ro-RO"/>
              </w:rPr>
              <w:t>Data examenului scris odata stabilita si greata de studenti si cadrul didactic nu mai poate fi schimbata sau amanata</w:t>
            </w:r>
          </w:p>
          <w:p w:rsidR="00A305E1" w:rsidRPr="003915F7" w:rsidRDefault="00A305E1" w:rsidP="00FB616A">
            <w:pPr>
              <w:numPr>
                <w:ilvl w:val="0"/>
                <w:numId w:val="13"/>
              </w:numPr>
              <w:tabs>
                <w:tab w:val="left" w:pos="245"/>
              </w:tabs>
              <w:ind w:left="245" w:hanging="245"/>
              <w:jc w:val="both"/>
              <w:rPr>
                <w:szCs w:val="24"/>
                <w:lang w:val="ro-RO"/>
              </w:rPr>
            </w:pPr>
            <w:r w:rsidRPr="003915F7">
              <w:rPr>
                <w:szCs w:val="24"/>
                <w:lang w:val="ro-RO"/>
              </w:rPr>
              <w:t>Prezen</w:t>
            </w:r>
            <w:r w:rsidRPr="003915F7">
              <w:rPr>
                <w:rFonts w:ascii="Tahoma" w:hAnsi="Tahoma" w:cs="Tahoma"/>
                <w:szCs w:val="24"/>
                <w:lang w:val="ro-RO"/>
              </w:rPr>
              <w:t>ț</w:t>
            </w:r>
            <w:r w:rsidRPr="003915F7">
              <w:rPr>
                <w:szCs w:val="24"/>
                <w:lang w:val="ro-RO"/>
              </w:rPr>
              <w:t>a la curs este obligatorie, fiind acceptate un maxim de 30% din totalul absen</w:t>
            </w:r>
            <w:r w:rsidRPr="003915F7">
              <w:rPr>
                <w:rFonts w:ascii="Tahoma" w:hAnsi="Tahoma" w:cs="Tahoma"/>
                <w:szCs w:val="24"/>
                <w:lang w:val="ro-RO"/>
              </w:rPr>
              <w:t>ț</w:t>
            </w:r>
            <w:r w:rsidRPr="003915F7">
              <w:rPr>
                <w:szCs w:val="24"/>
                <w:lang w:val="ro-RO"/>
              </w:rPr>
              <w:t>e</w:t>
            </w:r>
            <w:r>
              <w:rPr>
                <w:szCs w:val="24"/>
                <w:lang w:val="ro-RO"/>
              </w:rPr>
              <w:t>lor.</w:t>
            </w:r>
          </w:p>
        </w:tc>
      </w:tr>
      <w:tr w:rsidR="00A305E1" w:rsidRPr="00830653" w:rsidTr="00AE64FD">
        <w:tc>
          <w:tcPr>
            <w:tcW w:w="2977" w:type="dxa"/>
          </w:tcPr>
          <w:p w:rsidR="00A305E1" w:rsidRPr="00531A6B" w:rsidRDefault="00A305E1" w:rsidP="00AE64FD">
            <w:pPr>
              <w:rPr>
                <w:lang w:val="ro-RO"/>
              </w:rPr>
            </w:pPr>
            <w:r w:rsidRPr="00531A6B">
              <w:rPr>
                <w:lang w:val="ro-RO"/>
              </w:rPr>
              <w:t>5.2 de desfăşurare a seminarului/ laboratorului/ proiectului</w:t>
            </w:r>
          </w:p>
        </w:tc>
        <w:tc>
          <w:tcPr>
            <w:tcW w:w="7229" w:type="dxa"/>
          </w:tcPr>
          <w:p w:rsidR="00A305E1" w:rsidRPr="008F5882" w:rsidRDefault="00A305E1" w:rsidP="00FB616A">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w:t>
            </w:r>
            <w:r w:rsidRPr="008F5882">
              <w:rPr>
                <w:szCs w:val="24"/>
                <w:lang w:val="ro-RO"/>
              </w:rPr>
              <w:t>;</w:t>
            </w:r>
          </w:p>
          <w:p w:rsidR="00A305E1" w:rsidRPr="00184427" w:rsidRDefault="00A305E1" w:rsidP="00FB616A">
            <w:pPr>
              <w:numPr>
                <w:ilvl w:val="0"/>
                <w:numId w:val="3"/>
              </w:numPr>
              <w:rPr>
                <w:lang w:val="ro-RO"/>
              </w:rPr>
            </w:pPr>
            <w:r w:rsidRPr="008F5882">
              <w:rPr>
                <w:szCs w:val="24"/>
                <w:lang w:val="ro-RO"/>
              </w:rPr>
              <w:t>Nu va fi tolerată</w:t>
            </w:r>
            <w:r>
              <w:rPr>
                <w:szCs w:val="24"/>
                <w:lang w:val="ro-RO"/>
              </w:rPr>
              <w:t xml:space="preserve"> întârzierea studen</w:t>
            </w:r>
            <w:r>
              <w:rPr>
                <w:rFonts w:ascii="Tahoma" w:hAnsi="Tahoma" w:cs="Tahoma"/>
                <w:szCs w:val="24"/>
                <w:lang w:val="ro-RO"/>
              </w:rPr>
              <w:t>ț</w:t>
            </w:r>
            <w:r>
              <w:rPr>
                <w:szCs w:val="24"/>
                <w:lang w:val="ro-RO"/>
              </w:rPr>
              <w:t>ilor la laborator</w:t>
            </w:r>
            <w:r w:rsidRPr="00184427">
              <w:rPr>
                <w:lang w:val="ro-RO"/>
              </w:rPr>
              <w:t>;</w:t>
            </w:r>
          </w:p>
          <w:p w:rsidR="00A305E1" w:rsidRDefault="00A305E1" w:rsidP="00FB616A">
            <w:pPr>
              <w:numPr>
                <w:ilvl w:val="0"/>
                <w:numId w:val="3"/>
              </w:numPr>
              <w:rPr>
                <w:lang w:val="ro-RO"/>
              </w:rPr>
            </w:pPr>
            <w:r>
              <w:rPr>
                <w:lang w:val="ro-RO"/>
              </w:rPr>
              <w:t>Prezen</w:t>
            </w:r>
            <w:r>
              <w:rPr>
                <w:rFonts w:ascii="Tahoma" w:hAnsi="Tahoma" w:cs="Tahoma"/>
                <w:lang w:val="ro-RO"/>
              </w:rPr>
              <w:t>ț</w:t>
            </w:r>
            <w:r>
              <w:rPr>
                <w:lang w:val="ro-RO"/>
              </w:rPr>
              <w:t>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w:t>
            </w:r>
            <w:r>
              <w:rPr>
                <w:rFonts w:ascii="Tahoma" w:hAnsi="Tahoma" w:cs="Tahoma"/>
                <w:lang w:val="ro-RO"/>
              </w:rPr>
              <w:t>ț</w:t>
            </w:r>
            <w:r>
              <w:rPr>
                <w:lang w:val="ro-RO"/>
              </w:rPr>
              <w:t xml:space="preserve">elor. </w:t>
            </w:r>
          </w:p>
          <w:p w:rsidR="00A305E1" w:rsidRPr="00FB616A" w:rsidRDefault="00A305E1" w:rsidP="00FB616A">
            <w:pPr>
              <w:numPr>
                <w:ilvl w:val="0"/>
                <w:numId w:val="3"/>
              </w:numPr>
              <w:jc w:val="both"/>
              <w:rPr>
                <w:lang w:val="ro-RO"/>
              </w:rPr>
            </w:pPr>
            <w:r w:rsidRPr="00E20A74">
              <w:rPr>
                <w:lang w:val="ro-RO"/>
              </w:rPr>
              <w:t xml:space="preserve">Este admisă recuperarea </w:t>
            </w:r>
            <w:r w:rsidRPr="00FB616A">
              <w:rPr>
                <w:lang w:val="ro-RO"/>
              </w:rPr>
              <w:t>în limita a 15% din numărul total al absen</w:t>
            </w:r>
            <w:r w:rsidRPr="00FB616A">
              <w:rPr>
                <w:rFonts w:ascii="Tahoma" w:hAnsi="Tahoma" w:cs="Tahoma"/>
                <w:lang w:val="ro-RO"/>
              </w:rPr>
              <w:t>ț</w:t>
            </w:r>
            <w:r w:rsidRPr="00FB616A">
              <w:rPr>
                <w:lang w:val="ro-RO"/>
              </w:rPr>
              <w:t>elor în regim cu plată</w:t>
            </w:r>
            <w:r>
              <w:rPr>
                <w:lang w:val="ro-RO"/>
              </w:rPr>
              <w:t>;</w:t>
            </w:r>
          </w:p>
          <w:p w:rsidR="00A305E1" w:rsidRPr="007E72C1" w:rsidRDefault="00A305E1" w:rsidP="00FB616A">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 xml:space="preserve"> afi</w:t>
            </w:r>
            <w:r>
              <w:rPr>
                <w:rFonts w:ascii="Tahoma" w:hAnsi="Tahoma" w:cs="Tahoma"/>
                <w:bCs/>
                <w:lang w:val="ro-RO"/>
              </w:rPr>
              <w:t>ș</w:t>
            </w:r>
            <w:r>
              <w:rPr>
                <w:bCs/>
                <w:lang w:val="ro-RO"/>
              </w:rPr>
              <w:t>ată în prealabil.</w:t>
            </w:r>
          </w:p>
        </w:tc>
      </w:tr>
    </w:tbl>
    <w:p w:rsidR="00A305E1" w:rsidRPr="00531A6B" w:rsidRDefault="00A305E1" w:rsidP="00617D44">
      <w:pPr>
        <w:rPr>
          <w:b/>
          <w:lang w:val="ro-RO"/>
        </w:rPr>
      </w:pPr>
    </w:p>
    <w:p w:rsidR="00A305E1" w:rsidRPr="00531A6B" w:rsidRDefault="00A305E1"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A305E1" w:rsidRPr="00575B35" w:rsidTr="00C83084">
        <w:trPr>
          <w:cantSplit/>
          <w:trHeight w:val="1407"/>
        </w:trPr>
        <w:tc>
          <w:tcPr>
            <w:tcW w:w="567" w:type="dxa"/>
            <w:shd w:val="clear" w:color="auto" w:fill="C00000"/>
            <w:textDirection w:val="btLr"/>
          </w:tcPr>
          <w:p w:rsidR="00A305E1" w:rsidRPr="001E7966" w:rsidRDefault="00A305E1"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A305E1" w:rsidRPr="00531A6B" w:rsidRDefault="00A305E1" w:rsidP="00AE64FD">
            <w:pPr>
              <w:ind w:left="113" w:right="113"/>
              <w:jc w:val="center"/>
              <w:rPr>
                <w:lang w:val="ro-RO"/>
              </w:rPr>
            </w:pPr>
            <w:r w:rsidRPr="001E7966">
              <w:rPr>
                <w:rFonts w:ascii="Arial" w:hAnsi="Arial" w:cs="Arial"/>
                <w:b/>
                <w:sz w:val="18"/>
                <w:szCs w:val="18"/>
                <w:lang w:val="ro-RO"/>
              </w:rPr>
              <w:t>Profesionale</w:t>
            </w:r>
          </w:p>
        </w:tc>
        <w:tc>
          <w:tcPr>
            <w:tcW w:w="9639" w:type="dxa"/>
          </w:tcPr>
          <w:p w:rsidR="00A305E1" w:rsidRPr="00F4597F" w:rsidRDefault="00A305E1" w:rsidP="00F4597F">
            <w:pPr>
              <w:pStyle w:val="ListParagraph"/>
              <w:numPr>
                <w:ilvl w:val="0"/>
                <w:numId w:val="17"/>
              </w:numPr>
              <w:suppressAutoHyphens/>
              <w:jc w:val="both"/>
              <w:rPr>
                <w:lang w:val="ro-RO"/>
              </w:rPr>
            </w:pPr>
            <w:r w:rsidRPr="00F4597F">
              <w:rPr>
                <w:lang w:val="ro-RO"/>
              </w:rPr>
              <w:t xml:space="preserve">Knowledge of basic principles of human metabolism. </w:t>
            </w:r>
          </w:p>
          <w:p w:rsidR="00A305E1" w:rsidRPr="00F4597F" w:rsidRDefault="00A305E1" w:rsidP="00F4597F">
            <w:pPr>
              <w:pStyle w:val="ListParagraph"/>
              <w:numPr>
                <w:ilvl w:val="0"/>
                <w:numId w:val="17"/>
              </w:numPr>
              <w:suppressAutoHyphens/>
              <w:jc w:val="both"/>
              <w:rPr>
                <w:lang w:val="ro-RO"/>
              </w:rPr>
            </w:pPr>
            <w:r>
              <w:rPr>
                <w:lang w:val="ro-RO"/>
              </w:rPr>
              <w:t xml:space="preserve">Knowledge of common investigation methods used in the biochemistry laboratory. </w:t>
            </w:r>
          </w:p>
        </w:tc>
      </w:tr>
      <w:tr w:rsidR="00A305E1" w:rsidRPr="00DE0854" w:rsidTr="001E7966">
        <w:trPr>
          <w:cantSplit/>
          <w:trHeight w:val="1641"/>
        </w:trPr>
        <w:tc>
          <w:tcPr>
            <w:tcW w:w="567" w:type="dxa"/>
            <w:shd w:val="clear" w:color="auto" w:fill="C00000"/>
            <w:textDirection w:val="btLr"/>
          </w:tcPr>
          <w:p w:rsidR="00A305E1" w:rsidRPr="001E7966" w:rsidRDefault="00A305E1"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A305E1" w:rsidRDefault="00A305E1" w:rsidP="00C83084">
            <w:pPr>
              <w:ind w:left="284" w:hanging="284"/>
              <w:jc w:val="both"/>
              <w:rPr>
                <w:lang w:val="ro-RO"/>
              </w:rPr>
            </w:pPr>
            <w:r>
              <w:rPr>
                <w:lang w:val="ro-RO"/>
              </w:rPr>
              <w:t>1.</w:t>
            </w:r>
            <w:r>
              <w:rPr>
                <w:color w:val="000000"/>
                <w:lang w:val="ro-RO"/>
              </w:rPr>
              <w:t xml:space="preserve"> Involvment in scientific research activities by contributing to studies and research articles.</w:t>
            </w:r>
          </w:p>
          <w:p w:rsidR="00A305E1" w:rsidRPr="003D5A6F" w:rsidRDefault="00A305E1" w:rsidP="00575B35">
            <w:pPr>
              <w:ind w:left="284" w:hanging="284"/>
              <w:jc w:val="both"/>
              <w:rPr>
                <w:lang w:val="ro-RO"/>
              </w:rPr>
            </w:pPr>
            <w:r>
              <w:rPr>
                <w:lang w:val="ro-RO"/>
              </w:rPr>
              <w:t>2.</w:t>
            </w:r>
            <w:r w:rsidRPr="004E40FF">
              <w:rPr>
                <w:lang w:val="ro-RO"/>
              </w:rPr>
              <w:t xml:space="preserve"> </w:t>
            </w:r>
            <w:r>
              <w:rPr>
                <w:lang w:val="ro-RO"/>
              </w:rPr>
              <w:t>Efficient use of information and communication ressouces and assisted professional formation (Internet, software applications, databases, online lectures) both in romanian and in a foreign language.</w:t>
            </w:r>
          </w:p>
        </w:tc>
      </w:tr>
    </w:tbl>
    <w:p w:rsidR="00A305E1" w:rsidRDefault="00A305E1" w:rsidP="00617D44">
      <w:pPr>
        <w:rPr>
          <w:b/>
          <w:lang w:val="ro-RO"/>
        </w:rPr>
      </w:pPr>
    </w:p>
    <w:p w:rsidR="00A305E1" w:rsidRDefault="00A305E1" w:rsidP="00617D44">
      <w:pPr>
        <w:rPr>
          <w:b/>
          <w:lang w:val="ro-RO"/>
        </w:rPr>
      </w:pPr>
    </w:p>
    <w:p w:rsidR="00A305E1" w:rsidRPr="00531A6B" w:rsidRDefault="00A305E1"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A305E1" w:rsidRPr="00756B4E" w:rsidTr="00AE64FD">
        <w:tc>
          <w:tcPr>
            <w:tcW w:w="3227" w:type="dxa"/>
          </w:tcPr>
          <w:p w:rsidR="00A305E1" w:rsidRPr="00531A6B" w:rsidRDefault="00A305E1" w:rsidP="00AE64FD">
            <w:pPr>
              <w:rPr>
                <w:lang w:val="ro-RO"/>
              </w:rPr>
            </w:pPr>
            <w:r w:rsidRPr="00531A6B">
              <w:rPr>
                <w:lang w:val="ro-RO"/>
              </w:rPr>
              <w:t>7.1 Obiectivul general al disciplinei</w:t>
            </w:r>
          </w:p>
        </w:tc>
        <w:tc>
          <w:tcPr>
            <w:tcW w:w="6946" w:type="dxa"/>
          </w:tcPr>
          <w:p w:rsidR="00A305E1" w:rsidRPr="0006116E" w:rsidRDefault="00A305E1" w:rsidP="00A54C37">
            <w:pPr>
              <w:rPr>
                <w:lang w:val="ro-RO"/>
              </w:rPr>
            </w:pPr>
            <w:r>
              <w:rPr>
                <w:lang w:val="ro-RO"/>
              </w:rPr>
              <w:t xml:space="preserve">Aquiring basic knowledge regarding catabolism and anabolism. </w:t>
            </w:r>
          </w:p>
        </w:tc>
      </w:tr>
      <w:tr w:rsidR="00A305E1" w:rsidRPr="00DE0854" w:rsidTr="00AE64FD">
        <w:tc>
          <w:tcPr>
            <w:tcW w:w="3227" w:type="dxa"/>
          </w:tcPr>
          <w:p w:rsidR="00A305E1" w:rsidRPr="00531A6B" w:rsidRDefault="00A305E1" w:rsidP="00AE64FD">
            <w:pPr>
              <w:rPr>
                <w:lang w:val="ro-RO"/>
              </w:rPr>
            </w:pPr>
            <w:r w:rsidRPr="00531A6B">
              <w:rPr>
                <w:lang w:val="ro-RO"/>
              </w:rPr>
              <w:t>7.2 Obiectivele specifice</w:t>
            </w:r>
          </w:p>
        </w:tc>
        <w:tc>
          <w:tcPr>
            <w:tcW w:w="6946" w:type="dxa"/>
          </w:tcPr>
          <w:p w:rsidR="00A305E1" w:rsidRPr="0006116E" w:rsidRDefault="00A305E1" w:rsidP="00A54C37">
            <w:pPr>
              <w:rPr>
                <w:lang w:val="ro-RO"/>
              </w:rPr>
            </w:pPr>
            <w:r>
              <w:rPr>
                <w:lang w:val="ro-RO"/>
              </w:rPr>
              <w:t>Knowing and understanding biochemical fundamentals in the living world.</w:t>
            </w:r>
          </w:p>
        </w:tc>
      </w:tr>
    </w:tbl>
    <w:p w:rsidR="00A305E1" w:rsidRPr="00531A6B" w:rsidRDefault="00A305E1" w:rsidP="00617D44">
      <w:pPr>
        <w:rPr>
          <w:lang w:val="ro-RO"/>
        </w:rPr>
      </w:pPr>
    </w:p>
    <w:p w:rsidR="00A305E1" w:rsidRPr="00531A6B" w:rsidRDefault="00A305E1" w:rsidP="00617D44">
      <w:pPr>
        <w:rPr>
          <w:b/>
          <w:lang w:val="ro-RO"/>
        </w:rPr>
      </w:pPr>
      <w:r w:rsidRPr="00531A6B">
        <w:rPr>
          <w:b/>
          <w:lang w:val="ro-RO"/>
        </w:rPr>
        <w:t>8. Conţinuturi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4"/>
        <w:gridCol w:w="3104"/>
        <w:gridCol w:w="807"/>
        <w:gridCol w:w="3304"/>
      </w:tblGrid>
      <w:tr w:rsidR="00A305E1" w:rsidRPr="00531A6B" w:rsidTr="00420429">
        <w:tc>
          <w:tcPr>
            <w:tcW w:w="0" w:type="auto"/>
          </w:tcPr>
          <w:p w:rsidR="00A305E1" w:rsidRPr="00531A6B" w:rsidRDefault="00A305E1" w:rsidP="00AE64FD">
            <w:pPr>
              <w:rPr>
                <w:lang w:val="ro-RO"/>
              </w:rPr>
            </w:pPr>
            <w:r w:rsidRPr="00531A6B">
              <w:rPr>
                <w:lang w:val="ro-RO"/>
              </w:rPr>
              <w:t>8.1 Curs</w:t>
            </w:r>
          </w:p>
        </w:tc>
        <w:tc>
          <w:tcPr>
            <w:tcW w:w="0" w:type="auto"/>
          </w:tcPr>
          <w:p w:rsidR="00A305E1" w:rsidRPr="00531A6B" w:rsidRDefault="00A305E1" w:rsidP="00AE64FD">
            <w:pPr>
              <w:jc w:val="center"/>
              <w:rPr>
                <w:lang w:val="ro-RO"/>
              </w:rPr>
            </w:pPr>
            <w:r w:rsidRPr="00531A6B">
              <w:rPr>
                <w:lang w:val="ro-RO"/>
              </w:rPr>
              <w:t>Metode de preda</w:t>
            </w:r>
            <w:r>
              <w:rPr>
                <w:lang w:val="ro-RO"/>
              </w:rPr>
              <w:t>re</w:t>
            </w:r>
          </w:p>
        </w:tc>
        <w:tc>
          <w:tcPr>
            <w:tcW w:w="0" w:type="auto"/>
          </w:tcPr>
          <w:p w:rsidR="00A305E1" w:rsidRPr="00531A6B" w:rsidRDefault="00A305E1" w:rsidP="00AE64FD">
            <w:pPr>
              <w:rPr>
                <w:lang w:val="ro-RO"/>
              </w:rPr>
            </w:pPr>
            <w:r w:rsidRPr="00531A6B">
              <w:rPr>
                <w:lang w:val="ro-RO"/>
              </w:rPr>
              <w:t>Număr de ore</w:t>
            </w:r>
          </w:p>
        </w:tc>
        <w:tc>
          <w:tcPr>
            <w:tcW w:w="0" w:type="auto"/>
          </w:tcPr>
          <w:p w:rsidR="00A305E1" w:rsidRPr="00531A6B" w:rsidRDefault="00A305E1" w:rsidP="00AE64FD">
            <w:pPr>
              <w:jc w:val="center"/>
              <w:rPr>
                <w:lang w:val="ro-RO"/>
              </w:rPr>
            </w:pPr>
            <w:r w:rsidRPr="00531A6B">
              <w:rPr>
                <w:lang w:val="ro-RO"/>
              </w:rPr>
              <w:t>Observaţii</w:t>
            </w:r>
          </w:p>
        </w:tc>
      </w:tr>
      <w:tr w:rsidR="00A305E1" w:rsidRPr="002655D6" w:rsidTr="00420429">
        <w:tc>
          <w:tcPr>
            <w:tcW w:w="0" w:type="auto"/>
          </w:tcPr>
          <w:p w:rsidR="00A305E1" w:rsidRPr="00B41E54" w:rsidRDefault="00A305E1" w:rsidP="00B41E54">
            <w:pPr>
              <w:numPr>
                <w:ilvl w:val="0"/>
                <w:numId w:val="6"/>
              </w:numPr>
              <w:ind w:left="318" w:hanging="318"/>
              <w:rPr>
                <w:b/>
                <w:lang w:val="ro-RO"/>
              </w:rPr>
            </w:pPr>
            <w:r w:rsidRPr="00830653">
              <w:rPr>
                <w:b/>
                <w:lang w:val="it-IT"/>
              </w:rPr>
              <w:t xml:space="preserve">Metabolism. Entropy. Anabolism si catabolism. </w:t>
            </w:r>
            <w:r w:rsidRPr="00676950">
              <w:rPr>
                <w:b/>
              </w:rPr>
              <w:t>Energy metabolism. Energy production, storage and usage in living organisms.</w:t>
            </w:r>
            <w:r>
              <w:rPr>
                <w:b/>
              </w:rPr>
              <w:t xml:space="preserve"> </w:t>
            </w:r>
            <w:r w:rsidRPr="00676950">
              <w:rPr>
                <w:b/>
              </w:rPr>
              <w:t>Macroergic compounds</w:t>
            </w:r>
          </w:p>
        </w:tc>
        <w:tc>
          <w:tcPr>
            <w:tcW w:w="0" w:type="auto"/>
            <w:vMerge w:val="restart"/>
          </w:tcPr>
          <w:p w:rsidR="00A305E1" w:rsidRPr="001E7966" w:rsidRDefault="00A305E1" w:rsidP="0041698C">
            <w:pPr>
              <w:ind w:left="317"/>
              <w:rPr>
                <w:lang w:val="ro-RO"/>
              </w:rPr>
            </w:pPr>
            <w:r>
              <w:rPr>
                <w:lang w:val="ro-RO"/>
              </w:rPr>
              <w:t>PRELEGERE INTERACTIVĂ</w:t>
            </w:r>
          </w:p>
        </w:tc>
        <w:tc>
          <w:tcPr>
            <w:tcW w:w="0" w:type="auto"/>
          </w:tcPr>
          <w:p w:rsidR="00A305E1" w:rsidRPr="00531A6B" w:rsidRDefault="00A305E1" w:rsidP="00AE64FD">
            <w:pPr>
              <w:jc w:val="center"/>
              <w:rPr>
                <w:lang w:val="ro-RO"/>
              </w:rPr>
            </w:pPr>
            <w:r>
              <w:rPr>
                <w:lang w:val="ro-RO"/>
              </w:rPr>
              <w:t>2</w:t>
            </w:r>
          </w:p>
        </w:tc>
        <w:tc>
          <w:tcPr>
            <w:tcW w:w="0" w:type="auto"/>
            <w:vMerge w:val="restart"/>
          </w:tcPr>
          <w:p w:rsidR="00A305E1" w:rsidRPr="0041698C" w:rsidRDefault="00A305E1" w:rsidP="00C83084">
            <w:pPr>
              <w:ind w:left="317"/>
              <w:rPr>
                <w:lang w:val="ro-RO"/>
              </w:rPr>
            </w:pPr>
            <w:r w:rsidRPr="002A70C4">
              <w:t xml:space="preserve">Power Point presentation, with classical structuring of the information into main ideas, secondary ideas, details, etc. The iconography contains photos, tables, formulas, and animations. The presentation is highly interactive, the students being invited to participate in the logical structuring and development of the information through analogies, comparisons, solving of prepared and </w:t>
            </w:r>
            <w:r w:rsidRPr="002A70C4">
              <w:rPr>
                <w:i/>
              </w:rPr>
              <w:t>ad hoc</w:t>
            </w:r>
            <w:r w:rsidRPr="002A70C4">
              <w:t xml:space="preserve"> problems.</w:t>
            </w:r>
          </w:p>
        </w:tc>
      </w:tr>
      <w:tr w:rsidR="00A305E1" w:rsidRPr="00531A6B" w:rsidTr="00420429">
        <w:tc>
          <w:tcPr>
            <w:tcW w:w="0" w:type="auto"/>
          </w:tcPr>
          <w:p w:rsidR="00A305E1" w:rsidRPr="00531A6B" w:rsidRDefault="00A305E1" w:rsidP="00617D44">
            <w:pPr>
              <w:numPr>
                <w:ilvl w:val="0"/>
                <w:numId w:val="6"/>
              </w:numPr>
              <w:ind w:left="318" w:hanging="318"/>
              <w:rPr>
                <w:lang w:val="ro-RO"/>
              </w:rPr>
            </w:pPr>
            <w:r w:rsidRPr="00676950">
              <w:rPr>
                <w:b/>
              </w:rPr>
              <w:t>Energy metabolism. Krebs cycle. Respiratory/electron transport chain. ATP summary count.</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1A6B" w:rsidTr="00420429">
        <w:tc>
          <w:tcPr>
            <w:tcW w:w="0" w:type="auto"/>
          </w:tcPr>
          <w:p w:rsidR="00A305E1" w:rsidRPr="00531A6B" w:rsidRDefault="00A305E1" w:rsidP="00617D44">
            <w:pPr>
              <w:numPr>
                <w:ilvl w:val="0"/>
                <w:numId w:val="6"/>
              </w:numPr>
              <w:ind w:left="318" w:hanging="318"/>
              <w:rPr>
                <w:lang w:val="ro-RO"/>
              </w:rPr>
            </w:pPr>
            <w:r w:rsidRPr="00676950">
              <w:rPr>
                <w:b/>
              </w:rPr>
              <w:t>Carbohydrate metabolism. Carbohydrate digestion and absorbtion. Carbohydrates metabolic pathways.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Carbohydrate metabolism. Glucose metabolism. Glucose eoxidation. Pentose-phosphate pathways. Gluconeogenesis. Regulation mechanisms. Associated pathologies.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284"/>
              <w:rPr>
                <w:lang w:val="ro-RO"/>
              </w:rPr>
            </w:pPr>
            <w:r w:rsidRPr="00676950">
              <w:rPr>
                <w:b/>
              </w:rPr>
              <w:t>Carbohydrate metabolism. Glycogen metabolism. Glucose and fructose metabolism. Regulation mechanisms. Associated pathologies.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Lipids metabolism. Digestion, absorption and the transport of lipids in living organisms.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Lipids metabolism. Fatty acids metabolism. Triglycerides metabolism.</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Lipids metabolism. Ketogenesis. Cholesterol metabolism.</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Lipids metabolism. Plasma lipoprotein metabolism. Lipid metabolism regulation. Associated pathologies.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Protein metabolism. Protein requirements of the body. Essential aminoacids. Nitrogen balance. Digestion and absorption of food proteins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Protein metabolism. General metabolism of aminoacids. Transaminases. Ureogenesis. Creatinine. Special metabolism pathways of aminoacids. Associated pathologies.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bookmarkStart w:id="0" w:name="_GoBack"/>
            <w:bookmarkEnd w:id="0"/>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676950">
              <w:rPr>
                <w:b/>
              </w:rPr>
              <w:t>Protein metabolism. Hemoglobin metabolism. Associated pathologies.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1B249E">
              <w:rPr>
                <w:b/>
              </w:rPr>
              <w:t>Nucleic acids metabolism. Nucleotide metabolism. Anti-tumor therapy.</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2655D6" w:rsidTr="00420429">
        <w:tc>
          <w:tcPr>
            <w:tcW w:w="0" w:type="auto"/>
          </w:tcPr>
          <w:p w:rsidR="00A305E1" w:rsidRPr="00531A6B" w:rsidRDefault="00A305E1" w:rsidP="00617D44">
            <w:pPr>
              <w:numPr>
                <w:ilvl w:val="0"/>
                <w:numId w:val="6"/>
              </w:numPr>
              <w:ind w:left="318" w:hanging="318"/>
              <w:rPr>
                <w:lang w:val="ro-RO"/>
              </w:rPr>
            </w:pPr>
            <w:r w:rsidRPr="001B249E">
              <w:rPr>
                <w:b/>
              </w:rPr>
              <w:t>General metabolism. Relationships between the main classes of food compounds. Essential food compounds. Nutrition principles. Associated pathologies.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1A6B" w:rsidTr="00420429">
        <w:tc>
          <w:tcPr>
            <w:tcW w:w="0" w:type="auto"/>
            <w:gridSpan w:val="4"/>
          </w:tcPr>
          <w:p w:rsidR="00A305E1" w:rsidRPr="008A231B" w:rsidRDefault="00A305E1" w:rsidP="00AE64FD">
            <w:pPr>
              <w:jc w:val="both"/>
              <w:rPr>
                <w:b/>
                <w:color w:val="181818"/>
                <w:lang w:val="ro-RO"/>
              </w:rPr>
            </w:pPr>
            <w:r w:rsidRPr="008A231B">
              <w:rPr>
                <w:b/>
                <w:color w:val="181818"/>
                <w:lang w:val="ro-RO"/>
              </w:rPr>
              <w:t>Bibliogra</w:t>
            </w:r>
            <w:r>
              <w:rPr>
                <w:b/>
                <w:color w:val="181818"/>
                <w:lang w:val="ro-RO"/>
              </w:rPr>
              <w:t>phy</w:t>
            </w:r>
          </w:p>
          <w:p w:rsidR="00A305E1" w:rsidRPr="00830653" w:rsidRDefault="00A305E1" w:rsidP="008A231B">
            <w:pPr>
              <w:pStyle w:val="NoSpacing"/>
              <w:numPr>
                <w:ilvl w:val="0"/>
                <w:numId w:val="15"/>
              </w:numPr>
              <w:rPr>
                <w:rFonts w:ascii="Times New Roman" w:hAnsi="Times New Roman"/>
                <w:bCs/>
                <w:sz w:val="20"/>
                <w:szCs w:val="20"/>
                <w:lang w:val="ro-RO"/>
              </w:rPr>
            </w:pPr>
            <w:r w:rsidRPr="00830653">
              <w:rPr>
                <w:rFonts w:ascii="Times New Roman" w:hAnsi="Times New Roman"/>
                <w:bCs/>
                <w:sz w:val="20"/>
                <w:szCs w:val="20"/>
                <w:lang w:val="ro-RO"/>
              </w:rPr>
              <w:t>Cătălin Marian, Andrei Anghel, Edward Şeclăman, Adriana Kaycsa, Ioan Ovidiu Sîrbu, Liviu Tămaş</w:t>
            </w:r>
            <w:r>
              <w:rPr>
                <w:rFonts w:ascii="Times New Roman" w:hAnsi="Times New Roman"/>
                <w:bCs/>
                <w:sz w:val="20"/>
                <w:szCs w:val="20"/>
                <w:lang w:val="ro-RO"/>
              </w:rPr>
              <w:t xml:space="preserve">, </w:t>
            </w:r>
            <w:r w:rsidRPr="00830653">
              <w:rPr>
                <w:rFonts w:ascii="Times New Roman" w:hAnsi="Times New Roman"/>
                <w:bCs/>
                <w:sz w:val="20"/>
                <w:szCs w:val="20"/>
                <w:lang w:val="ro-RO"/>
              </w:rPr>
              <w:t>Biochemistry of Metabolism for medical students</w:t>
            </w:r>
            <w:r>
              <w:rPr>
                <w:rFonts w:ascii="Times New Roman" w:hAnsi="Times New Roman"/>
                <w:bCs/>
                <w:sz w:val="20"/>
                <w:szCs w:val="20"/>
                <w:lang w:val="ro-RO"/>
              </w:rPr>
              <w:t xml:space="preserve">, </w:t>
            </w:r>
            <w:r w:rsidRPr="00830653">
              <w:rPr>
                <w:rFonts w:ascii="Times New Roman" w:hAnsi="Times New Roman"/>
                <w:bCs/>
                <w:sz w:val="20"/>
                <w:szCs w:val="20"/>
                <w:lang w:val="ro-RO"/>
              </w:rPr>
              <w:t>978-606-786-010-8</w:t>
            </w:r>
            <w:r>
              <w:rPr>
                <w:rFonts w:ascii="Times New Roman" w:hAnsi="Times New Roman"/>
                <w:bCs/>
                <w:sz w:val="20"/>
                <w:szCs w:val="20"/>
                <w:lang w:val="ro-RO"/>
              </w:rPr>
              <w:t>, 2016</w:t>
            </w:r>
          </w:p>
          <w:p w:rsidR="00A305E1" w:rsidRPr="008A231B" w:rsidRDefault="00A305E1" w:rsidP="008A231B">
            <w:pPr>
              <w:pStyle w:val="NoSpacing"/>
              <w:numPr>
                <w:ilvl w:val="0"/>
                <w:numId w:val="15"/>
              </w:numPr>
              <w:rPr>
                <w:rFonts w:ascii="Times New Roman" w:hAnsi="Times New Roman"/>
                <w:bCs/>
                <w:sz w:val="20"/>
                <w:szCs w:val="20"/>
              </w:rPr>
            </w:pPr>
            <w:r w:rsidRPr="008A231B">
              <w:rPr>
                <w:rFonts w:ascii="Times New Roman" w:hAnsi="Times New Roman"/>
                <w:sz w:val="20"/>
                <w:szCs w:val="20"/>
              </w:rPr>
              <w:t>Thomas M. Devlin, “Textbook of Biochemistry with Clinical Correlations”, 7th Ed, Publisher John Wiley &amp; Sons, 2010, ISBN: 978-0470281734</w:t>
            </w:r>
          </w:p>
          <w:p w:rsidR="00A305E1" w:rsidRPr="008A231B" w:rsidRDefault="00A305E1" w:rsidP="00184DDF">
            <w:pPr>
              <w:pStyle w:val="NoSpacing"/>
              <w:widowControl w:val="0"/>
              <w:numPr>
                <w:ilvl w:val="0"/>
                <w:numId w:val="15"/>
              </w:numPr>
              <w:autoSpaceDE w:val="0"/>
              <w:autoSpaceDN w:val="0"/>
              <w:adjustRightInd w:val="0"/>
              <w:jc w:val="both"/>
              <w:rPr>
                <w:rFonts w:ascii="Times New Roman" w:hAnsi="Times New Roman"/>
                <w:sz w:val="20"/>
                <w:szCs w:val="20"/>
                <w:lang w:val="ro-RO"/>
              </w:rPr>
            </w:pPr>
            <w:r w:rsidRPr="008A231B">
              <w:rPr>
                <w:rFonts w:ascii="Times New Roman" w:hAnsi="Times New Roman"/>
                <w:sz w:val="20"/>
                <w:szCs w:val="20"/>
              </w:rPr>
              <w:t>Michael L. Bishop, Edward P. Fody, Larry E. Schoeff, Clinical Chemistry: Techniques, Principles, Correlations, 6th Ed., Lippincott Williams &amp; Wilkins, 2009</w:t>
            </w:r>
          </w:p>
          <w:p w:rsidR="00A305E1" w:rsidRPr="008A231B" w:rsidRDefault="00A305E1" w:rsidP="00184DDF">
            <w:pPr>
              <w:pStyle w:val="NoSpacing"/>
              <w:widowControl w:val="0"/>
              <w:numPr>
                <w:ilvl w:val="0"/>
                <w:numId w:val="15"/>
              </w:numPr>
              <w:autoSpaceDE w:val="0"/>
              <w:autoSpaceDN w:val="0"/>
              <w:adjustRightInd w:val="0"/>
              <w:jc w:val="both"/>
              <w:rPr>
                <w:rFonts w:ascii="Times New Roman" w:hAnsi="Times New Roman"/>
                <w:sz w:val="20"/>
                <w:szCs w:val="20"/>
                <w:lang w:val="ro-RO"/>
              </w:rPr>
            </w:pPr>
            <w:r w:rsidRPr="008A231B">
              <w:rPr>
                <w:rFonts w:ascii="Times New Roman" w:hAnsi="Times New Roman"/>
                <w:sz w:val="20"/>
                <w:szCs w:val="20"/>
              </w:rPr>
              <w:t>Gerhard Meisenberg, William H. Simmons, Principles of Medical Biochemistry, 3rd, Saunders Elsevier, 2012</w:t>
            </w:r>
          </w:p>
          <w:p w:rsidR="00A305E1" w:rsidRPr="008A231B" w:rsidRDefault="00A305E1" w:rsidP="00D84CF6">
            <w:pPr>
              <w:pStyle w:val="BodyText"/>
              <w:widowControl w:val="0"/>
              <w:autoSpaceDE w:val="0"/>
              <w:autoSpaceDN w:val="0"/>
              <w:adjustRightInd w:val="0"/>
              <w:ind w:right="0"/>
              <w:jc w:val="both"/>
              <w:rPr>
                <w:sz w:val="20"/>
                <w:lang w:val="ro-RO"/>
              </w:rPr>
            </w:pPr>
          </w:p>
        </w:tc>
      </w:tr>
      <w:tr w:rsidR="00A305E1" w:rsidRPr="00531A6B" w:rsidTr="00420429">
        <w:tc>
          <w:tcPr>
            <w:tcW w:w="0" w:type="auto"/>
          </w:tcPr>
          <w:p w:rsidR="00A305E1" w:rsidRDefault="00A305E1" w:rsidP="00AE64FD">
            <w:pPr>
              <w:rPr>
                <w:lang w:val="ro-RO"/>
              </w:rPr>
            </w:pPr>
            <w:r w:rsidRPr="00531A6B">
              <w:rPr>
                <w:lang w:val="ro-RO"/>
              </w:rPr>
              <w:t>8.2 Seminar/</w:t>
            </w:r>
          </w:p>
          <w:p w:rsidR="00A305E1" w:rsidRPr="00531A6B" w:rsidRDefault="00A305E1" w:rsidP="00AE64FD">
            <w:pPr>
              <w:rPr>
                <w:lang w:val="ro-RO"/>
              </w:rPr>
            </w:pPr>
            <w:r w:rsidRPr="00531A6B">
              <w:rPr>
                <w:lang w:val="ro-RO"/>
              </w:rPr>
              <w:t xml:space="preserve"> Laborator</w:t>
            </w:r>
            <w:r>
              <w:rPr>
                <w:lang w:val="ro-RO"/>
              </w:rPr>
              <w:t xml:space="preserve"> </w:t>
            </w:r>
            <w:r w:rsidRPr="00531A6B">
              <w:rPr>
                <w:lang w:val="ro-RO"/>
              </w:rPr>
              <w:t>/</w:t>
            </w:r>
            <w:r>
              <w:rPr>
                <w:lang w:val="ro-RO"/>
              </w:rPr>
              <w:t>stagiu/</w:t>
            </w:r>
            <w:r w:rsidRPr="00531A6B">
              <w:rPr>
                <w:lang w:val="ro-RO"/>
              </w:rPr>
              <w:t xml:space="preserve"> proiect</w:t>
            </w:r>
          </w:p>
        </w:tc>
        <w:tc>
          <w:tcPr>
            <w:tcW w:w="0" w:type="auto"/>
          </w:tcPr>
          <w:p w:rsidR="00A305E1" w:rsidRPr="00531A6B" w:rsidRDefault="00A305E1" w:rsidP="00AE64FD">
            <w:pPr>
              <w:rPr>
                <w:lang w:val="ro-RO"/>
              </w:rPr>
            </w:pPr>
            <w:r w:rsidRPr="00531A6B">
              <w:rPr>
                <w:lang w:val="ro-RO"/>
              </w:rPr>
              <w:t>Metode de predare-învăţare</w:t>
            </w:r>
          </w:p>
        </w:tc>
        <w:tc>
          <w:tcPr>
            <w:tcW w:w="0" w:type="auto"/>
          </w:tcPr>
          <w:p w:rsidR="00A305E1" w:rsidRPr="00531A6B" w:rsidRDefault="00A305E1" w:rsidP="00AE64FD">
            <w:pPr>
              <w:rPr>
                <w:lang w:val="ro-RO"/>
              </w:rPr>
            </w:pPr>
            <w:r w:rsidRPr="00531A6B">
              <w:rPr>
                <w:lang w:val="ro-RO"/>
              </w:rPr>
              <w:t>Număr de ore</w:t>
            </w:r>
          </w:p>
        </w:tc>
        <w:tc>
          <w:tcPr>
            <w:tcW w:w="0" w:type="auto"/>
          </w:tcPr>
          <w:p w:rsidR="00A305E1" w:rsidRPr="00531A6B" w:rsidRDefault="00A305E1" w:rsidP="00AE64FD">
            <w:pPr>
              <w:jc w:val="center"/>
              <w:rPr>
                <w:lang w:val="ro-RO"/>
              </w:rPr>
            </w:pPr>
            <w:r w:rsidRPr="00531A6B">
              <w:rPr>
                <w:lang w:val="ro-RO"/>
              </w:rPr>
              <w:t>Observaţii</w:t>
            </w:r>
          </w:p>
        </w:tc>
      </w:tr>
      <w:tr w:rsidR="00A305E1" w:rsidRPr="00DE0854" w:rsidTr="00420429">
        <w:tc>
          <w:tcPr>
            <w:tcW w:w="0" w:type="auto"/>
          </w:tcPr>
          <w:p w:rsidR="00A305E1" w:rsidRPr="0090018C" w:rsidRDefault="00A305E1" w:rsidP="00EE623C">
            <w:pPr>
              <w:numPr>
                <w:ilvl w:val="0"/>
                <w:numId w:val="10"/>
              </w:numPr>
              <w:tabs>
                <w:tab w:val="clear" w:pos="720"/>
                <w:tab w:val="num" w:pos="318"/>
              </w:tabs>
              <w:ind w:left="318" w:hanging="318"/>
              <w:rPr>
                <w:b/>
                <w:lang w:val="ro-RO"/>
              </w:rPr>
            </w:pPr>
            <w:r w:rsidRPr="004C687A">
              <w:rPr>
                <w:b/>
              </w:rPr>
              <w:t>Mineral metabolism. Measurement of pH.  Buffers, buffering capacity. Measurement of ion concentration in biological fluids.</w:t>
            </w:r>
          </w:p>
        </w:tc>
        <w:tc>
          <w:tcPr>
            <w:tcW w:w="0" w:type="auto"/>
            <w:vMerge w:val="restart"/>
          </w:tcPr>
          <w:p w:rsidR="00A305E1" w:rsidRDefault="00A305E1" w:rsidP="0041698C">
            <w:pPr>
              <w:widowControl w:val="0"/>
              <w:autoSpaceDE w:val="0"/>
              <w:autoSpaceDN w:val="0"/>
              <w:adjustRightInd w:val="0"/>
              <w:ind w:left="317"/>
              <w:jc w:val="both"/>
              <w:rPr>
                <w:lang w:val="ro-RO"/>
              </w:rPr>
            </w:pPr>
            <w:r>
              <w:rPr>
                <w:lang w:val="ro-RO"/>
              </w:rPr>
              <w:t>PRELEGERE+EXPERIMENT PRACTIC</w:t>
            </w:r>
          </w:p>
          <w:p w:rsidR="00A305E1" w:rsidRPr="00531A6B" w:rsidRDefault="00A305E1" w:rsidP="0041698C">
            <w:pPr>
              <w:widowControl w:val="0"/>
              <w:autoSpaceDE w:val="0"/>
              <w:autoSpaceDN w:val="0"/>
              <w:adjustRightInd w:val="0"/>
              <w:spacing w:after="58"/>
              <w:ind w:left="317"/>
              <w:jc w:val="both"/>
              <w:rPr>
                <w:lang w:val="ro-RO"/>
              </w:rPr>
            </w:pPr>
          </w:p>
        </w:tc>
        <w:tc>
          <w:tcPr>
            <w:tcW w:w="0" w:type="auto"/>
          </w:tcPr>
          <w:p w:rsidR="00A305E1" w:rsidRPr="00531A6B" w:rsidRDefault="00A305E1" w:rsidP="00AE64FD">
            <w:pPr>
              <w:jc w:val="center"/>
              <w:rPr>
                <w:lang w:val="ro-RO"/>
              </w:rPr>
            </w:pPr>
            <w:r>
              <w:rPr>
                <w:lang w:val="ro-RO"/>
              </w:rPr>
              <w:t>2</w:t>
            </w:r>
          </w:p>
        </w:tc>
        <w:tc>
          <w:tcPr>
            <w:tcW w:w="0" w:type="auto"/>
            <w:vMerge w:val="restart"/>
          </w:tcPr>
          <w:p w:rsidR="00A305E1" w:rsidRPr="00973174" w:rsidRDefault="00A305E1" w:rsidP="00973174">
            <w:pPr>
              <w:widowControl w:val="0"/>
              <w:autoSpaceDE w:val="0"/>
              <w:autoSpaceDN w:val="0"/>
              <w:adjustRightInd w:val="0"/>
              <w:spacing w:after="58"/>
              <w:ind w:left="317"/>
              <w:rPr>
                <w:lang w:val="ro-RO"/>
              </w:rPr>
            </w:pPr>
            <w:r w:rsidRPr="002A70C4">
              <w:t>Oral presentation. The lab activities’ succession closely follows the course thematic. All the students work interactively and have full access to machines, specific reagents and documents related to the techniques employed. The teaching assistant presents and demonstrates the lab techniques; the students will repeat and learn by repetition.</w:t>
            </w:r>
          </w:p>
        </w:tc>
      </w:tr>
      <w:tr w:rsidR="00A305E1" w:rsidRPr="00531A6B"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4C687A">
              <w:rPr>
                <w:b/>
              </w:rPr>
              <w:t>Carbohydrate metabolism. Glucose measurements. Glucose tolerance test.</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1A6B" w:rsidTr="00420429">
        <w:tc>
          <w:tcPr>
            <w:tcW w:w="0" w:type="auto"/>
          </w:tcPr>
          <w:p w:rsidR="00A305E1" w:rsidRPr="00531A6B" w:rsidRDefault="00A305E1" w:rsidP="00EE623C">
            <w:pPr>
              <w:numPr>
                <w:ilvl w:val="0"/>
                <w:numId w:val="10"/>
              </w:numPr>
              <w:tabs>
                <w:tab w:val="clear" w:pos="720"/>
              </w:tabs>
              <w:ind w:left="318" w:hanging="318"/>
              <w:rPr>
                <w:lang w:val="ro-RO"/>
              </w:rPr>
            </w:pPr>
            <w:r w:rsidRPr="004C687A">
              <w:rPr>
                <w:b/>
              </w:rPr>
              <w:t>Carbohydrate metabolism. Glycolisis. Measurement of lactic and pyruvic acids.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1A6B"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4C687A">
              <w:rPr>
                <w:b/>
              </w:rPr>
              <w:t>Carbohydrate metabolism. Pentose-phosphate pathway. Brewer test. Glucose-6-phosphate test.</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1A6B"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830653">
              <w:rPr>
                <w:b/>
                <w:lang w:val="pt-BR"/>
              </w:rPr>
              <w:t xml:space="preserve">Carbohydrate metabolism. Glycaemia. Glycaemia regulation. </w:t>
            </w:r>
            <w:r w:rsidRPr="004C687A">
              <w:rPr>
                <w:b/>
              </w:rPr>
              <w:t>Glycosylated hemoglobin.</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1A6B"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4C687A">
              <w:rPr>
                <w:b/>
              </w:rPr>
              <w:t>Lipids metabolism. Fatty acids and triacyl-glycerol. Urinae keton bodies tests.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1A6B"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4C687A">
              <w:rPr>
                <w:b/>
              </w:rPr>
              <w:t>Lipids metabolism. Plasma lipoproteins. Total cholesterol and lipoprotein cholesterol.</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4C687A">
              <w:rPr>
                <w:b/>
              </w:rPr>
              <w:t>Carbohydrates and lipids metabolism tests for metabolic disease diagnostics.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4C687A">
              <w:rPr>
                <w:b/>
              </w:rPr>
              <w:t>Protein metabolism. Transaminases.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4C687A">
              <w:rPr>
                <w:b/>
              </w:rPr>
              <w:t>Protein metabolism. Serum and urine urea.</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8A231B">
              <w:rPr>
                <w:b/>
              </w:rPr>
              <w:t>Protein metabolism. Creatin kinase and creatinine tests.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8A231B">
              <w:rPr>
                <w:b/>
              </w:rPr>
              <w:t>Protein metabolism. Special metabolism of aminoacids. Phenyl pyruvate and 5-hidroxi indolyl acetic acid test.</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tcPr>
          <w:p w:rsidR="00A305E1" w:rsidRPr="00531A6B" w:rsidRDefault="00A305E1" w:rsidP="00EE623C">
            <w:pPr>
              <w:numPr>
                <w:ilvl w:val="0"/>
                <w:numId w:val="10"/>
              </w:numPr>
              <w:tabs>
                <w:tab w:val="clear" w:pos="720"/>
                <w:tab w:val="num" w:pos="318"/>
              </w:tabs>
              <w:ind w:left="318" w:hanging="318"/>
              <w:rPr>
                <w:lang w:val="ro-RO"/>
              </w:rPr>
            </w:pPr>
            <w:r w:rsidRPr="008A231B">
              <w:rPr>
                <w:b/>
              </w:rPr>
              <w:t>Protein</w:t>
            </w:r>
            <w:r>
              <w:rPr>
                <w:b/>
              </w:rPr>
              <w:t xml:space="preserve"> </w:t>
            </w:r>
            <w:r w:rsidRPr="008A231B">
              <w:rPr>
                <w:b/>
              </w:rPr>
              <w:t>metabolism. Hemoglobin and bilirubin tests.</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tcPr>
          <w:p w:rsidR="00A305E1" w:rsidRPr="00830653" w:rsidRDefault="00A305E1" w:rsidP="00EE623C">
            <w:pPr>
              <w:numPr>
                <w:ilvl w:val="0"/>
                <w:numId w:val="10"/>
              </w:numPr>
              <w:tabs>
                <w:tab w:val="clear" w:pos="720"/>
                <w:tab w:val="num" w:pos="318"/>
              </w:tabs>
              <w:ind w:left="318"/>
            </w:pPr>
            <w:r w:rsidRPr="008A231B">
              <w:rPr>
                <w:b/>
              </w:rPr>
              <w:t>Nucleic acids metabolism. Uric acid test.</w:t>
            </w:r>
          </w:p>
        </w:tc>
        <w:tc>
          <w:tcPr>
            <w:tcW w:w="0" w:type="auto"/>
            <w:vMerge/>
          </w:tcPr>
          <w:p w:rsidR="00A305E1" w:rsidRPr="00531A6B" w:rsidRDefault="00A305E1" w:rsidP="00AE64FD">
            <w:pPr>
              <w:rPr>
                <w:lang w:val="ro-RO"/>
              </w:rPr>
            </w:pPr>
          </w:p>
        </w:tc>
        <w:tc>
          <w:tcPr>
            <w:tcW w:w="0" w:type="auto"/>
          </w:tcPr>
          <w:p w:rsidR="00A305E1" w:rsidRPr="00531A6B" w:rsidRDefault="00A305E1" w:rsidP="00AE64FD">
            <w:pPr>
              <w:jc w:val="center"/>
              <w:rPr>
                <w:lang w:val="ro-RO"/>
              </w:rPr>
            </w:pPr>
            <w:r>
              <w:rPr>
                <w:lang w:val="ro-RO"/>
              </w:rPr>
              <w:t>2</w:t>
            </w:r>
          </w:p>
        </w:tc>
        <w:tc>
          <w:tcPr>
            <w:tcW w:w="0" w:type="auto"/>
            <w:vMerge/>
          </w:tcPr>
          <w:p w:rsidR="00A305E1" w:rsidRPr="00531A6B" w:rsidRDefault="00A305E1" w:rsidP="00AE64FD">
            <w:pPr>
              <w:rPr>
                <w:lang w:val="ro-RO"/>
              </w:rPr>
            </w:pPr>
          </w:p>
        </w:tc>
      </w:tr>
      <w:tr w:rsidR="00A305E1" w:rsidRPr="00530948" w:rsidTr="00420429">
        <w:tc>
          <w:tcPr>
            <w:tcW w:w="0" w:type="auto"/>
            <w:gridSpan w:val="4"/>
          </w:tcPr>
          <w:p w:rsidR="00A305E1" w:rsidRPr="008A231B" w:rsidRDefault="00A305E1" w:rsidP="009A7F9A">
            <w:pPr>
              <w:jc w:val="both"/>
              <w:rPr>
                <w:b/>
                <w:color w:val="181818"/>
                <w:lang w:val="ro-RO"/>
              </w:rPr>
            </w:pPr>
            <w:r w:rsidRPr="008A231B">
              <w:rPr>
                <w:b/>
                <w:color w:val="181818"/>
                <w:lang w:val="ro-RO"/>
              </w:rPr>
              <w:t>Bibliogra</w:t>
            </w:r>
            <w:r>
              <w:rPr>
                <w:b/>
                <w:color w:val="181818"/>
                <w:lang w:val="ro-RO"/>
              </w:rPr>
              <w:t>phy</w:t>
            </w:r>
          </w:p>
          <w:p w:rsidR="00A305E1" w:rsidRPr="008A231B" w:rsidRDefault="00A305E1" w:rsidP="009A7F9A">
            <w:pPr>
              <w:pStyle w:val="NoSpacing"/>
              <w:numPr>
                <w:ilvl w:val="0"/>
                <w:numId w:val="16"/>
              </w:numPr>
              <w:rPr>
                <w:rFonts w:ascii="Times New Roman" w:hAnsi="Times New Roman"/>
                <w:bCs/>
                <w:sz w:val="20"/>
                <w:szCs w:val="20"/>
              </w:rPr>
            </w:pPr>
            <w:r w:rsidRPr="008A231B">
              <w:rPr>
                <w:rFonts w:ascii="Times New Roman" w:hAnsi="Times New Roman"/>
                <w:sz w:val="20"/>
                <w:szCs w:val="20"/>
              </w:rPr>
              <w:t>Thomas M. Devlin, “Textbook of Biochemistry with Clinical Correlations”, 7th Ed, Publisher John Wiley &amp; Sons, 2010, ISBN: 978-0470281734</w:t>
            </w:r>
          </w:p>
          <w:p w:rsidR="00A305E1" w:rsidRPr="009A7F9A" w:rsidRDefault="00A305E1" w:rsidP="00321534">
            <w:pPr>
              <w:pStyle w:val="NoSpacing"/>
              <w:widowControl w:val="0"/>
              <w:numPr>
                <w:ilvl w:val="0"/>
                <w:numId w:val="16"/>
              </w:numPr>
              <w:autoSpaceDE w:val="0"/>
              <w:autoSpaceDN w:val="0"/>
              <w:adjustRightInd w:val="0"/>
              <w:jc w:val="both"/>
              <w:rPr>
                <w:sz w:val="20"/>
                <w:lang w:val="ro-RO"/>
              </w:rPr>
            </w:pPr>
            <w:r w:rsidRPr="009A7F9A">
              <w:rPr>
                <w:rFonts w:ascii="Times New Roman" w:hAnsi="Times New Roman"/>
                <w:sz w:val="20"/>
                <w:szCs w:val="20"/>
              </w:rPr>
              <w:t>Michael L. Bishop, Edward P. Fody, Larry E. Schoeff, Clinical Chemistry: Techniques, Principles, Correlations, 6th Ed., Lippincott Williams &amp; Wilkins, 2009</w:t>
            </w:r>
          </w:p>
          <w:p w:rsidR="00A305E1" w:rsidRPr="009A7F9A" w:rsidRDefault="00A305E1" w:rsidP="00321534">
            <w:pPr>
              <w:pStyle w:val="NoSpacing"/>
              <w:widowControl w:val="0"/>
              <w:numPr>
                <w:ilvl w:val="0"/>
                <w:numId w:val="16"/>
              </w:numPr>
              <w:autoSpaceDE w:val="0"/>
              <w:autoSpaceDN w:val="0"/>
              <w:adjustRightInd w:val="0"/>
              <w:jc w:val="both"/>
              <w:rPr>
                <w:sz w:val="20"/>
                <w:lang w:val="ro-RO"/>
              </w:rPr>
            </w:pPr>
            <w:r w:rsidRPr="009A7F9A">
              <w:rPr>
                <w:rFonts w:ascii="Times New Roman" w:hAnsi="Times New Roman"/>
                <w:sz w:val="20"/>
                <w:szCs w:val="20"/>
              </w:rPr>
              <w:t>Gerhard Meisenberg, William H. Simmons, Principles of Medical Biochemistry, 3rd, Saunders Elsevier, 2012</w:t>
            </w:r>
          </w:p>
          <w:p w:rsidR="00A305E1" w:rsidRPr="00531A6B" w:rsidRDefault="00A305E1" w:rsidP="00E2635C">
            <w:pPr>
              <w:pStyle w:val="BodyText"/>
              <w:widowControl w:val="0"/>
              <w:autoSpaceDE w:val="0"/>
              <w:autoSpaceDN w:val="0"/>
              <w:adjustRightInd w:val="0"/>
              <w:ind w:right="0"/>
              <w:jc w:val="both"/>
              <w:rPr>
                <w:sz w:val="20"/>
                <w:lang w:val="ro-RO"/>
              </w:rPr>
            </w:pPr>
          </w:p>
        </w:tc>
      </w:tr>
    </w:tbl>
    <w:p w:rsidR="00A305E1" w:rsidRPr="00531A6B" w:rsidRDefault="00A305E1" w:rsidP="00617D44">
      <w:pPr>
        <w:pStyle w:val="Heading3"/>
        <w:ind w:left="0" w:firstLine="0"/>
        <w:rPr>
          <w:sz w:val="20"/>
        </w:rPr>
      </w:pPr>
    </w:p>
    <w:p w:rsidR="00A305E1" w:rsidRPr="00531A6B" w:rsidRDefault="00A305E1"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A305E1" w:rsidRPr="00830653" w:rsidTr="00AE64FD">
        <w:tc>
          <w:tcPr>
            <w:tcW w:w="10173" w:type="dxa"/>
          </w:tcPr>
          <w:p w:rsidR="00A305E1" w:rsidRPr="00531A6B" w:rsidRDefault="00A305E1" w:rsidP="00AE64FD">
            <w:pPr>
              <w:ind w:left="-18" w:firstLine="18"/>
              <w:jc w:val="both"/>
              <w:rPr>
                <w:b/>
                <w:lang w:val="ro-RO"/>
              </w:rPr>
            </w:pPr>
          </w:p>
        </w:tc>
      </w:tr>
    </w:tbl>
    <w:p w:rsidR="00A305E1" w:rsidRPr="00531A6B" w:rsidRDefault="00A305E1" w:rsidP="00617D44">
      <w:pPr>
        <w:rPr>
          <w:b/>
          <w:lang w:val="ro-RO"/>
        </w:rPr>
      </w:pPr>
    </w:p>
    <w:p w:rsidR="00A305E1" w:rsidRPr="00531A6B" w:rsidRDefault="00A305E1"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A305E1" w:rsidRPr="00531A6B" w:rsidTr="00AE64FD">
        <w:tc>
          <w:tcPr>
            <w:tcW w:w="2835" w:type="dxa"/>
          </w:tcPr>
          <w:p w:rsidR="00A305E1" w:rsidRPr="00531A6B" w:rsidRDefault="00A305E1" w:rsidP="00AE64FD">
            <w:pPr>
              <w:rPr>
                <w:lang w:val="ro-RO"/>
              </w:rPr>
            </w:pPr>
            <w:r w:rsidRPr="00531A6B">
              <w:rPr>
                <w:lang w:val="ro-RO"/>
              </w:rPr>
              <w:t>Tip activitate</w:t>
            </w:r>
          </w:p>
        </w:tc>
        <w:tc>
          <w:tcPr>
            <w:tcW w:w="2410" w:type="dxa"/>
          </w:tcPr>
          <w:p w:rsidR="00A305E1" w:rsidRPr="00531A6B" w:rsidRDefault="00A305E1" w:rsidP="00AE64FD">
            <w:pPr>
              <w:rPr>
                <w:lang w:val="ro-RO"/>
              </w:rPr>
            </w:pPr>
            <w:r w:rsidRPr="00531A6B">
              <w:rPr>
                <w:lang w:val="ro-RO"/>
              </w:rPr>
              <w:t>10.1 Criterii de evaluare</w:t>
            </w:r>
          </w:p>
        </w:tc>
        <w:tc>
          <w:tcPr>
            <w:tcW w:w="3402" w:type="dxa"/>
          </w:tcPr>
          <w:p w:rsidR="00A305E1" w:rsidRPr="00531A6B" w:rsidRDefault="00A305E1" w:rsidP="00AE64FD">
            <w:pPr>
              <w:rPr>
                <w:lang w:val="ro-RO"/>
              </w:rPr>
            </w:pPr>
            <w:r w:rsidRPr="00531A6B">
              <w:rPr>
                <w:lang w:val="ro-RO"/>
              </w:rPr>
              <w:t>10.2 Metode de evaluare</w:t>
            </w:r>
          </w:p>
        </w:tc>
        <w:tc>
          <w:tcPr>
            <w:tcW w:w="1559" w:type="dxa"/>
          </w:tcPr>
          <w:p w:rsidR="00A305E1" w:rsidRPr="00531A6B" w:rsidRDefault="00A305E1" w:rsidP="00AE64FD">
            <w:pPr>
              <w:rPr>
                <w:lang w:val="ro-RO"/>
              </w:rPr>
            </w:pPr>
            <w:r w:rsidRPr="00531A6B">
              <w:rPr>
                <w:lang w:val="ro-RO"/>
              </w:rPr>
              <w:t>10.3 Pondere din nota finală</w:t>
            </w:r>
          </w:p>
        </w:tc>
      </w:tr>
      <w:tr w:rsidR="00A305E1" w:rsidRPr="00EE3996" w:rsidTr="00C83084">
        <w:trPr>
          <w:trHeight w:val="975"/>
        </w:trPr>
        <w:tc>
          <w:tcPr>
            <w:tcW w:w="2835" w:type="dxa"/>
          </w:tcPr>
          <w:p w:rsidR="00A305E1" w:rsidRPr="00531A6B" w:rsidRDefault="00A305E1" w:rsidP="00AE64FD">
            <w:pPr>
              <w:rPr>
                <w:lang w:val="ro-RO"/>
              </w:rPr>
            </w:pPr>
            <w:r w:rsidRPr="00531A6B">
              <w:rPr>
                <w:lang w:val="ro-RO"/>
              </w:rPr>
              <w:t>10.4 Curs</w:t>
            </w:r>
          </w:p>
        </w:tc>
        <w:tc>
          <w:tcPr>
            <w:tcW w:w="2410" w:type="dxa"/>
          </w:tcPr>
          <w:p w:rsidR="00A305E1" w:rsidRDefault="00A305E1" w:rsidP="00AE64FD">
            <w:pPr>
              <w:rPr>
                <w:lang w:val="ro-RO"/>
              </w:rPr>
            </w:pPr>
            <w:r w:rsidRPr="004200DF">
              <w:rPr>
                <w:i/>
                <w:lang w:val="ro-RO"/>
              </w:rPr>
              <w:t>Cunoştinţe pentru nota 5:</w:t>
            </w:r>
            <w:r w:rsidRPr="004200DF">
              <w:rPr>
                <w:lang w:val="ro-RO"/>
              </w:rPr>
              <w:t xml:space="preserve"> </w:t>
            </w:r>
          </w:p>
          <w:p w:rsidR="00A305E1" w:rsidRPr="00205AE8" w:rsidRDefault="00A305E1" w:rsidP="00A54C37">
            <w:pPr>
              <w:rPr>
                <w:i/>
                <w:lang w:val="ro-RO"/>
              </w:rPr>
            </w:pPr>
            <w:r w:rsidRPr="00205AE8">
              <w:rPr>
                <w:lang w:val="ro-RO"/>
              </w:rPr>
              <w:t xml:space="preserve">Studentul </w:t>
            </w:r>
            <w:r>
              <w:rPr>
                <w:lang w:val="ro-RO"/>
              </w:rPr>
              <w:t>trebuie sa obtina 50 % din punctajul maxim</w:t>
            </w:r>
            <w:r w:rsidRPr="00205AE8">
              <w:rPr>
                <w:i/>
                <w:lang w:val="ro-RO"/>
              </w:rPr>
              <w:t xml:space="preserve"> </w:t>
            </w:r>
          </w:p>
          <w:p w:rsidR="00A305E1" w:rsidRDefault="00A305E1" w:rsidP="00A54C37">
            <w:pPr>
              <w:rPr>
                <w:i/>
                <w:lang w:val="ro-RO"/>
              </w:rPr>
            </w:pPr>
            <w:r w:rsidRPr="004200DF">
              <w:rPr>
                <w:i/>
                <w:lang w:val="ro-RO"/>
              </w:rPr>
              <w:t>Cunoştinţe pentru nota 10</w:t>
            </w:r>
            <w:r>
              <w:rPr>
                <w:i/>
                <w:lang w:val="ro-RO"/>
              </w:rPr>
              <w:t>:</w:t>
            </w:r>
          </w:p>
          <w:p w:rsidR="00A305E1" w:rsidRPr="00FA4351" w:rsidRDefault="00A305E1" w:rsidP="00A54C37">
            <w:pPr>
              <w:rPr>
                <w:lang w:val="ro-RO"/>
              </w:rPr>
            </w:pPr>
            <w:r w:rsidRPr="00FA4351">
              <w:rPr>
                <w:lang w:val="ro-RO"/>
              </w:rPr>
              <w:t>Studentul trebuie sa obtina mai mult de 95% din punctajul maxim</w:t>
            </w:r>
          </w:p>
        </w:tc>
        <w:tc>
          <w:tcPr>
            <w:tcW w:w="3402" w:type="dxa"/>
          </w:tcPr>
          <w:p w:rsidR="00A305E1" w:rsidRPr="00F27271" w:rsidRDefault="00A305E1" w:rsidP="00C83084">
            <w:pPr>
              <w:rPr>
                <w:lang w:val="ro-RO"/>
              </w:rPr>
            </w:pPr>
            <w:r>
              <w:rPr>
                <w:lang w:val="ro-RO"/>
              </w:rPr>
              <w:t>Examen tip grila, 50 de intrebari, fiecare intrebare notata cu 2 puncte.</w:t>
            </w:r>
          </w:p>
        </w:tc>
        <w:tc>
          <w:tcPr>
            <w:tcW w:w="1559" w:type="dxa"/>
          </w:tcPr>
          <w:p w:rsidR="00A305E1" w:rsidRPr="00531A6B" w:rsidRDefault="00A305E1" w:rsidP="00AE64FD">
            <w:pPr>
              <w:rPr>
                <w:lang w:val="ro-RO"/>
              </w:rPr>
            </w:pPr>
            <w:r>
              <w:rPr>
                <w:lang w:val="ro-RO"/>
              </w:rPr>
              <w:t>60%</w:t>
            </w:r>
          </w:p>
        </w:tc>
      </w:tr>
      <w:tr w:rsidR="00A305E1" w:rsidRPr="00205AE8" w:rsidTr="00C83084">
        <w:trPr>
          <w:trHeight w:val="1335"/>
        </w:trPr>
        <w:tc>
          <w:tcPr>
            <w:tcW w:w="2835" w:type="dxa"/>
          </w:tcPr>
          <w:p w:rsidR="00A305E1" w:rsidRPr="00531A6B" w:rsidRDefault="00A305E1" w:rsidP="00AE64FD">
            <w:pPr>
              <w:rPr>
                <w:lang w:val="ro-RO"/>
              </w:rPr>
            </w:pPr>
            <w:r>
              <w:rPr>
                <w:lang w:val="ro-RO"/>
              </w:rPr>
              <w:t>10.5 L</w:t>
            </w:r>
            <w:r w:rsidRPr="00531A6B">
              <w:rPr>
                <w:lang w:val="ro-RO"/>
              </w:rPr>
              <w:t>aborator</w:t>
            </w:r>
            <w:r>
              <w:rPr>
                <w:lang w:val="ro-RO"/>
              </w:rPr>
              <w:t>/Stagiu</w:t>
            </w:r>
          </w:p>
        </w:tc>
        <w:tc>
          <w:tcPr>
            <w:tcW w:w="2410" w:type="dxa"/>
          </w:tcPr>
          <w:p w:rsidR="00A305E1" w:rsidRDefault="00A305E1" w:rsidP="00DA5514">
            <w:pPr>
              <w:rPr>
                <w:lang w:val="ro-RO"/>
              </w:rPr>
            </w:pPr>
            <w:r w:rsidRPr="004200DF">
              <w:rPr>
                <w:i/>
                <w:lang w:val="ro-RO"/>
              </w:rPr>
              <w:t>Cunoştinţe pentru nota 5:</w:t>
            </w:r>
            <w:r w:rsidRPr="004200DF">
              <w:rPr>
                <w:lang w:val="ro-RO"/>
              </w:rPr>
              <w:t xml:space="preserve"> </w:t>
            </w:r>
          </w:p>
          <w:p w:rsidR="00A305E1" w:rsidRPr="004200DF" w:rsidRDefault="00A305E1" w:rsidP="00DA5514">
            <w:pPr>
              <w:rPr>
                <w:lang w:val="ro-RO"/>
              </w:rPr>
            </w:pPr>
            <w:r>
              <w:rPr>
                <w:lang w:val="ro-RO"/>
              </w:rPr>
              <w:t>Studentul are deprinderile experimentale pentru efectuarea lucrarii practice</w:t>
            </w:r>
          </w:p>
          <w:p w:rsidR="00A305E1" w:rsidRPr="00205AE8" w:rsidRDefault="00A305E1" w:rsidP="00DA5514">
            <w:pPr>
              <w:rPr>
                <w:i/>
                <w:lang w:val="ro-RO"/>
              </w:rPr>
            </w:pPr>
            <w:r w:rsidRPr="00205AE8">
              <w:rPr>
                <w:i/>
                <w:lang w:val="ro-RO"/>
              </w:rPr>
              <w:t>Cunoştinţe pentru nota 10:</w:t>
            </w:r>
          </w:p>
          <w:p w:rsidR="00A305E1" w:rsidRPr="004200DF" w:rsidRDefault="00A305E1" w:rsidP="00DA5514">
            <w:pPr>
              <w:jc w:val="both"/>
              <w:rPr>
                <w:lang w:val="ro-RO"/>
              </w:rPr>
            </w:pPr>
            <w:r w:rsidRPr="00205AE8">
              <w:rPr>
                <w:lang w:val="ro-RO"/>
              </w:rPr>
              <w:t xml:space="preserve">Studentul obtine rezultatul corect, il interpreteaza si raspunde la subiectulo teoretic </w:t>
            </w:r>
          </w:p>
        </w:tc>
        <w:tc>
          <w:tcPr>
            <w:tcW w:w="3402" w:type="dxa"/>
          </w:tcPr>
          <w:p w:rsidR="00A305E1" w:rsidRPr="00F27271" w:rsidRDefault="00A305E1" w:rsidP="0073276A">
            <w:pPr>
              <w:rPr>
                <w:lang w:val="ro-RO"/>
              </w:rPr>
            </w:pPr>
            <w:r>
              <w:rPr>
                <w:lang w:val="ro-RO"/>
              </w:rPr>
              <w:t>Examen oral (subiect teoretic) si practic (studentul efectueaza practic o lucrare de laborator). Se urmareste deprinderea experimentala, obtinerea rezultatelor si interpretarea acestora.</w:t>
            </w:r>
          </w:p>
        </w:tc>
        <w:tc>
          <w:tcPr>
            <w:tcW w:w="1559" w:type="dxa"/>
          </w:tcPr>
          <w:p w:rsidR="00A305E1" w:rsidRPr="00531A6B" w:rsidRDefault="00A305E1" w:rsidP="00AE64FD">
            <w:pPr>
              <w:rPr>
                <w:lang w:val="ro-RO"/>
              </w:rPr>
            </w:pPr>
            <w:r>
              <w:rPr>
                <w:lang w:val="ro-RO"/>
              </w:rPr>
              <w:t>40%</w:t>
            </w:r>
          </w:p>
        </w:tc>
      </w:tr>
      <w:tr w:rsidR="00A305E1" w:rsidRPr="00205AE8" w:rsidTr="00AE64FD">
        <w:tc>
          <w:tcPr>
            <w:tcW w:w="10206" w:type="dxa"/>
            <w:gridSpan w:val="4"/>
          </w:tcPr>
          <w:p w:rsidR="00A305E1" w:rsidRPr="00531A6B" w:rsidRDefault="00A305E1" w:rsidP="00AE64FD">
            <w:pPr>
              <w:rPr>
                <w:lang w:val="ro-RO"/>
              </w:rPr>
            </w:pPr>
            <w:r w:rsidRPr="00531A6B">
              <w:rPr>
                <w:lang w:val="ro-RO"/>
              </w:rPr>
              <w:t>10.6 Standard minim de performanţă</w:t>
            </w:r>
          </w:p>
        </w:tc>
      </w:tr>
      <w:tr w:rsidR="00A305E1" w:rsidRPr="00205AE8" w:rsidTr="00AE64FD">
        <w:tc>
          <w:tcPr>
            <w:tcW w:w="10206" w:type="dxa"/>
            <w:gridSpan w:val="4"/>
          </w:tcPr>
          <w:p w:rsidR="00A305E1" w:rsidRPr="00531A6B" w:rsidRDefault="00A305E1" w:rsidP="0073276A">
            <w:pPr>
              <w:tabs>
                <w:tab w:val="num" w:pos="540"/>
              </w:tabs>
              <w:jc w:val="both"/>
              <w:rPr>
                <w:lang w:val="ro-RO"/>
              </w:rPr>
            </w:pPr>
          </w:p>
        </w:tc>
      </w:tr>
    </w:tbl>
    <w:p w:rsidR="00A305E1" w:rsidRPr="00531A6B" w:rsidRDefault="00A305E1" w:rsidP="00617D44">
      <w:pPr>
        <w:rPr>
          <w:lang w:val="ro-RO"/>
        </w:rPr>
      </w:pPr>
      <w:r w:rsidRPr="00531A6B">
        <w:rPr>
          <w:lang w:val="ro-RO"/>
        </w:rPr>
        <w:tab/>
      </w:r>
      <w:r w:rsidRPr="00531A6B">
        <w:rPr>
          <w:lang w:val="ro-RO"/>
        </w:rPr>
        <w:tab/>
      </w:r>
    </w:p>
    <w:p w:rsidR="00A305E1" w:rsidRPr="00531A6B" w:rsidRDefault="00A305E1"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A305E1" w:rsidRPr="00531A6B" w:rsidTr="0088738A">
        <w:trPr>
          <w:trHeight w:val="908"/>
        </w:trPr>
        <w:tc>
          <w:tcPr>
            <w:tcW w:w="3379" w:type="dxa"/>
          </w:tcPr>
          <w:p w:rsidR="00A305E1" w:rsidRPr="00531A6B" w:rsidRDefault="00A305E1" w:rsidP="00AE64FD">
            <w:pPr>
              <w:rPr>
                <w:lang w:val="ro-RO"/>
              </w:rPr>
            </w:pPr>
            <w:r w:rsidRPr="00531A6B">
              <w:rPr>
                <w:lang w:val="ro-RO"/>
              </w:rPr>
              <w:t>Data completării</w:t>
            </w:r>
          </w:p>
          <w:p w:rsidR="00A305E1" w:rsidRPr="00531A6B" w:rsidRDefault="00A305E1" w:rsidP="00AE64FD">
            <w:pPr>
              <w:rPr>
                <w:lang w:val="ro-RO"/>
              </w:rPr>
            </w:pPr>
          </w:p>
          <w:p w:rsidR="00A305E1" w:rsidRPr="00531A6B" w:rsidRDefault="00A305E1" w:rsidP="00AE64FD">
            <w:pPr>
              <w:rPr>
                <w:lang w:val="ro-RO"/>
              </w:rPr>
            </w:pPr>
          </w:p>
        </w:tc>
        <w:tc>
          <w:tcPr>
            <w:tcW w:w="3379" w:type="dxa"/>
          </w:tcPr>
          <w:p w:rsidR="00A305E1" w:rsidRPr="00531A6B" w:rsidRDefault="00A305E1" w:rsidP="00AE64FD">
            <w:pPr>
              <w:rPr>
                <w:lang w:val="ro-RO"/>
              </w:rPr>
            </w:pPr>
            <w:r w:rsidRPr="00531A6B">
              <w:rPr>
                <w:lang w:val="ro-RO"/>
              </w:rPr>
              <w:t>Semnătura titularului  de curs</w:t>
            </w:r>
          </w:p>
          <w:p w:rsidR="00A305E1" w:rsidRPr="00531A6B" w:rsidRDefault="00A305E1" w:rsidP="0088738A">
            <w:pPr>
              <w:rPr>
                <w:lang w:val="ro-RO"/>
              </w:rPr>
            </w:pPr>
            <w:r>
              <w:rPr>
                <w:lang w:val="ro-RO"/>
              </w:rPr>
              <w:t>...............................................</w:t>
            </w:r>
          </w:p>
        </w:tc>
        <w:tc>
          <w:tcPr>
            <w:tcW w:w="3307" w:type="dxa"/>
          </w:tcPr>
          <w:p w:rsidR="00A305E1" w:rsidRDefault="00A305E1" w:rsidP="00AE64FD">
            <w:pPr>
              <w:jc w:val="center"/>
              <w:rPr>
                <w:lang w:val="ro-RO"/>
              </w:rPr>
            </w:pPr>
            <w:r>
              <w:rPr>
                <w:lang w:val="ro-RO"/>
              </w:rPr>
              <w:t>Semnătura titularului de laborator/stagiu</w:t>
            </w:r>
          </w:p>
          <w:p w:rsidR="00A305E1" w:rsidRDefault="00A305E1" w:rsidP="00AE64FD">
            <w:pPr>
              <w:rPr>
                <w:lang w:val="ro-RO"/>
              </w:rPr>
            </w:pPr>
            <w:r>
              <w:rPr>
                <w:lang w:val="ro-RO"/>
              </w:rPr>
              <w:t>1..........................................</w:t>
            </w:r>
          </w:p>
          <w:p w:rsidR="00A305E1" w:rsidRPr="00531A6B" w:rsidRDefault="00A305E1" w:rsidP="0088738A">
            <w:pPr>
              <w:rPr>
                <w:lang w:val="ro-RO"/>
              </w:rPr>
            </w:pPr>
            <w:r>
              <w:rPr>
                <w:lang w:val="ro-RO"/>
              </w:rPr>
              <w:t>2……</w:t>
            </w:r>
          </w:p>
        </w:tc>
      </w:tr>
      <w:tr w:rsidR="00A305E1" w:rsidRPr="00531A6B" w:rsidTr="0088738A">
        <w:trPr>
          <w:trHeight w:val="908"/>
        </w:trPr>
        <w:tc>
          <w:tcPr>
            <w:tcW w:w="3379" w:type="dxa"/>
          </w:tcPr>
          <w:p w:rsidR="00A305E1" w:rsidRDefault="00A305E1" w:rsidP="00AE64FD">
            <w:pPr>
              <w:rPr>
                <w:lang w:val="ro-RO"/>
              </w:rPr>
            </w:pPr>
            <w:r>
              <w:rPr>
                <w:lang w:val="ro-RO"/>
              </w:rPr>
              <w:t xml:space="preserve">Semnătura </w:t>
            </w:r>
            <w:r>
              <w:rPr>
                <w:rFonts w:ascii="Tahoma" w:hAnsi="Tahoma" w:cs="Tahoma"/>
                <w:lang w:val="ro-RO"/>
              </w:rPr>
              <w:t>ș</w:t>
            </w:r>
            <w:r>
              <w:rPr>
                <w:lang w:val="ro-RO"/>
              </w:rPr>
              <w:t>efului de disciplină</w:t>
            </w:r>
          </w:p>
          <w:p w:rsidR="00A305E1" w:rsidRPr="00531A6B" w:rsidRDefault="00A305E1" w:rsidP="00AE64FD">
            <w:pPr>
              <w:rPr>
                <w:lang w:val="ro-RO"/>
              </w:rPr>
            </w:pPr>
            <w:r>
              <w:rPr>
                <w:lang w:val="ro-RO"/>
              </w:rPr>
              <w:t>.....................................................</w:t>
            </w:r>
          </w:p>
        </w:tc>
        <w:tc>
          <w:tcPr>
            <w:tcW w:w="3379" w:type="dxa"/>
          </w:tcPr>
          <w:p w:rsidR="00A305E1" w:rsidRPr="00531A6B" w:rsidRDefault="00A305E1" w:rsidP="00AE64FD">
            <w:pPr>
              <w:rPr>
                <w:lang w:val="ro-RO"/>
              </w:rPr>
            </w:pPr>
          </w:p>
        </w:tc>
        <w:tc>
          <w:tcPr>
            <w:tcW w:w="3307" w:type="dxa"/>
          </w:tcPr>
          <w:p w:rsidR="00A305E1" w:rsidRDefault="00A305E1" w:rsidP="00AE64FD">
            <w:pPr>
              <w:jc w:val="center"/>
              <w:rPr>
                <w:lang w:val="ro-RO"/>
              </w:rPr>
            </w:pPr>
          </w:p>
        </w:tc>
      </w:tr>
      <w:tr w:rsidR="00A305E1" w:rsidRPr="00531A6B" w:rsidTr="0088738A">
        <w:tc>
          <w:tcPr>
            <w:tcW w:w="3379" w:type="dxa"/>
          </w:tcPr>
          <w:p w:rsidR="00A305E1" w:rsidRPr="00531A6B" w:rsidRDefault="00A305E1" w:rsidP="00AE64FD">
            <w:pPr>
              <w:rPr>
                <w:lang w:val="ro-RO"/>
              </w:rPr>
            </w:pPr>
            <w:r w:rsidRPr="00531A6B">
              <w:rPr>
                <w:lang w:val="ro-RO"/>
              </w:rPr>
              <w:t>Data avizării în departament</w:t>
            </w:r>
          </w:p>
          <w:p w:rsidR="00A305E1" w:rsidRDefault="00A305E1" w:rsidP="00AE64FD">
            <w:pPr>
              <w:rPr>
                <w:lang w:val="ro-RO"/>
              </w:rPr>
            </w:pPr>
          </w:p>
          <w:p w:rsidR="00A305E1" w:rsidRPr="00531A6B" w:rsidRDefault="00A305E1" w:rsidP="00AE64FD">
            <w:pPr>
              <w:rPr>
                <w:i/>
                <w:lang w:val="ro-RO"/>
              </w:rPr>
            </w:pPr>
          </w:p>
        </w:tc>
        <w:tc>
          <w:tcPr>
            <w:tcW w:w="6686" w:type="dxa"/>
            <w:gridSpan w:val="2"/>
          </w:tcPr>
          <w:p w:rsidR="00A305E1" w:rsidRDefault="00A305E1" w:rsidP="00AE64FD">
            <w:pPr>
              <w:rPr>
                <w:lang w:val="ro-RO"/>
              </w:rPr>
            </w:pPr>
            <w:r w:rsidRPr="00531A6B">
              <w:rPr>
                <w:lang w:val="ro-RO"/>
              </w:rPr>
              <w:t>Semnă</w:t>
            </w:r>
            <w:r>
              <w:rPr>
                <w:lang w:val="ro-RO"/>
              </w:rPr>
              <w:t>tura directorului de departament</w:t>
            </w:r>
          </w:p>
          <w:p w:rsidR="00A305E1" w:rsidRPr="00531A6B" w:rsidRDefault="00A305E1" w:rsidP="00AE64FD">
            <w:pPr>
              <w:rPr>
                <w:lang w:val="ro-RO"/>
              </w:rPr>
            </w:pPr>
            <w:r>
              <w:rPr>
                <w:lang w:val="ro-RO"/>
              </w:rPr>
              <w:t>Prof. Dr. ....................................................</w:t>
            </w:r>
          </w:p>
        </w:tc>
      </w:tr>
    </w:tbl>
    <w:p w:rsidR="00A305E1" w:rsidRPr="00531A6B" w:rsidRDefault="00A305E1" w:rsidP="00617D44">
      <w:pPr>
        <w:rPr>
          <w:lang w:val="ro-RO"/>
        </w:rPr>
      </w:pPr>
    </w:p>
    <w:p w:rsidR="00A305E1" w:rsidRPr="00454B1D" w:rsidRDefault="00A305E1" w:rsidP="00500D0F">
      <w:pPr>
        <w:rPr>
          <w:lang w:val="ro-RO"/>
        </w:rPr>
      </w:pPr>
    </w:p>
    <w:p w:rsidR="00A305E1" w:rsidRPr="00454B1D" w:rsidRDefault="00A305E1" w:rsidP="00CF291A">
      <w:pPr>
        <w:rPr>
          <w:lang w:val="ro-RO"/>
        </w:rPr>
      </w:pPr>
      <w:r w:rsidRPr="00454B1D">
        <w:rPr>
          <w:u w:val="single"/>
          <w:lang w:val="ro-RO"/>
        </w:rPr>
        <w:t>Notă</w:t>
      </w:r>
      <w:r w:rsidRPr="00454B1D">
        <w:rPr>
          <w:lang w:val="ro-RO"/>
        </w:rPr>
        <w:t>:</w:t>
      </w:r>
    </w:p>
    <w:p w:rsidR="00A305E1" w:rsidRPr="008C37B3" w:rsidRDefault="00A305E1"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A305E1" w:rsidRPr="00454B1D" w:rsidRDefault="00A305E1"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A305E1" w:rsidRDefault="00A305E1"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A305E1" w:rsidRPr="00454B1D" w:rsidRDefault="00A305E1"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A305E1" w:rsidRPr="00E62CB6" w:rsidRDefault="00A305E1"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A305E1" w:rsidRPr="00E62CB6" w:rsidRDefault="00A305E1"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A305E1" w:rsidRPr="00024A14" w:rsidRDefault="00A305E1" w:rsidP="00024A14">
      <w:pPr>
        <w:spacing w:before="120"/>
        <w:ind w:left="714"/>
        <w:rPr>
          <w:vertAlign w:val="superscript"/>
          <w:lang w:val="ro-RO"/>
        </w:rPr>
      </w:pPr>
    </w:p>
    <w:sectPr w:rsidR="00A305E1"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5E1" w:rsidRDefault="00A305E1">
      <w:r>
        <w:separator/>
      </w:r>
    </w:p>
  </w:endnote>
  <w:endnote w:type="continuationSeparator" w:id="0">
    <w:p w:rsidR="00A305E1" w:rsidRDefault="00A30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5E1" w:rsidRDefault="00A305E1"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05E1" w:rsidRDefault="00A305E1"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5E1" w:rsidRDefault="00A305E1"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305E1" w:rsidRPr="006F227D" w:rsidRDefault="00A305E1"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5E1" w:rsidRDefault="00A305E1">
      <w:r>
        <w:separator/>
      </w:r>
    </w:p>
  </w:footnote>
  <w:footnote w:type="continuationSeparator" w:id="0">
    <w:p w:rsidR="00A305E1" w:rsidRDefault="00A305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5E1" w:rsidRDefault="00A305E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05E1" w:rsidRDefault="00A305E1">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C43FF9"/>
    <w:multiLevelType w:val="hybridMultilevel"/>
    <w:tmpl w:val="4EFA1AF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9">
    <w:nsid w:val="3E5C022E"/>
    <w:multiLevelType w:val="hybridMultilevel"/>
    <w:tmpl w:val="A3C8E1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3D27620"/>
    <w:multiLevelType w:val="hybridMultilevel"/>
    <w:tmpl w:val="AFF6F0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4">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B0439AE"/>
    <w:multiLevelType w:val="hybridMultilevel"/>
    <w:tmpl w:val="A3C8E1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4"/>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2"/>
  </w:num>
  <w:num w:numId="11">
    <w:abstractNumId w:val="10"/>
  </w:num>
  <w:num w:numId="12">
    <w:abstractNumId w:val="1"/>
  </w:num>
  <w:num w:numId="13">
    <w:abstractNumId w:val="11"/>
  </w:num>
  <w:num w:numId="14">
    <w:abstractNumId w:val="6"/>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2307"/>
    <w:rsid w:val="00024A14"/>
    <w:rsid w:val="00031404"/>
    <w:rsid w:val="000323BA"/>
    <w:rsid w:val="00053720"/>
    <w:rsid w:val="000571F8"/>
    <w:rsid w:val="0006116E"/>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5ECB"/>
    <w:rsid w:val="000F62F8"/>
    <w:rsid w:val="0010274A"/>
    <w:rsid w:val="00114217"/>
    <w:rsid w:val="00126A8B"/>
    <w:rsid w:val="00132456"/>
    <w:rsid w:val="00143680"/>
    <w:rsid w:val="00150450"/>
    <w:rsid w:val="00162F33"/>
    <w:rsid w:val="00173FFF"/>
    <w:rsid w:val="00175F41"/>
    <w:rsid w:val="00184427"/>
    <w:rsid w:val="00184DDF"/>
    <w:rsid w:val="00191D40"/>
    <w:rsid w:val="0019381C"/>
    <w:rsid w:val="001943A9"/>
    <w:rsid w:val="001A3BCA"/>
    <w:rsid w:val="001A42B2"/>
    <w:rsid w:val="001B249E"/>
    <w:rsid w:val="001B595B"/>
    <w:rsid w:val="001C7EF5"/>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230"/>
    <w:rsid w:val="00236BB9"/>
    <w:rsid w:val="00242DE4"/>
    <w:rsid w:val="0024412D"/>
    <w:rsid w:val="0025700E"/>
    <w:rsid w:val="002575E7"/>
    <w:rsid w:val="00262962"/>
    <w:rsid w:val="002655D6"/>
    <w:rsid w:val="00266808"/>
    <w:rsid w:val="00271316"/>
    <w:rsid w:val="00273A64"/>
    <w:rsid w:val="00275381"/>
    <w:rsid w:val="0027557D"/>
    <w:rsid w:val="002858D2"/>
    <w:rsid w:val="002A4150"/>
    <w:rsid w:val="002A70C4"/>
    <w:rsid w:val="002C2A47"/>
    <w:rsid w:val="002C33F6"/>
    <w:rsid w:val="002D1B4D"/>
    <w:rsid w:val="002D2833"/>
    <w:rsid w:val="002E0909"/>
    <w:rsid w:val="002E40D7"/>
    <w:rsid w:val="002F0F02"/>
    <w:rsid w:val="002F270D"/>
    <w:rsid w:val="002F79D6"/>
    <w:rsid w:val="00305F43"/>
    <w:rsid w:val="00307561"/>
    <w:rsid w:val="00311515"/>
    <w:rsid w:val="00316814"/>
    <w:rsid w:val="00321534"/>
    <w:rsid w:val="00341257"/>
    <w:rsid w:val="00342F46"/>
    <w:rsid w:val="00382035"/>
    <w:rsid w:val="003844CF"/>
    <w:rsid w:val="003915F7"/>
    <w:rsid w:val="00393AF6"/>
    <w:rsid w:val="003B3848"/>
    <w:rsid w:val="003B6DFA"/>
    <w:rsid w:val="003D5A6F"/>
    <w:rsid w:val="003E19E7"/>
    <w:rsid w:val="003F699E"/>
    <w:rsid w:val="004047B7"/>
    <w:rsid w:val="0041698C"/>
    <w:rsid w:val="004200DF"/>
    <w:rsid w:val="00420429"/>
    <w:rsid w:val="00420EAD"/>
    <w:rsid w:val="004231BA"/>
    <w:rsid w:val="00425CA6"/>
    <w:rsid w:val="00445511"/>
    <w:rsid w:val="00451E01"/>
    <w:rsid w:val="00454B1D"/>
    <w:rsid w:val="00474CD4"/>
    <w:rsid w:val="00483616"/>
    <w:rsid w:val="0048376B"/>
    <w:rsid w:val="004A130B"/>
    <w:rsid w:val="004B4AFF"/>
    <w:rsid w:val="004C687A"/>
    <w:rsid w:val="004D4879"/>
    <w:rsid w:val="004D6822"/>
    <w:rsid w:val="004E0E8C"/>
    <w:rsid w:val="004E40FF"/>
    <w:rsid w:val="004F372A"/>
    <w:rsid w:val="00500D0F"/>
    <w:rsid w:val="005044FB"/>
    <w:rsid w:val="00510BD8"/>
    <w:rsid w:val="00523B1A"/>
    <w:rsid w:val="00530948"/>
    <w:rsid w:val="00531A6B"/>
    <w:rsid w:val="00535EBD"/>
    <w:rsid w:val="00536E19"/>
    <w:rsid w:val="00575B35"/>
    <w:rsid w:val="00586036"/>
    <w:rsid w:val="00592FAC"/>
    <w:rsid w:val="005B7C3A"/>
    <w:rsid w:val="005D0723"/>
    <w:rsid w:val="005D2B6D"/>
    <w:rsid w:val="005D4119"/>
    <w:rsid w:val="005D75B0"/>
    <w:rsid w:val="005D7FE8"/>
    <w:rsid w:val="005E4909"/>
    <w:rsid w:val="00611191"/>
    <w:rsid w:val="00617D44"/>
    <w:rsid w:val="0062034C"/>
    <w:rsid w:val="00626A93"/>
    <w:rsid w:val="0063632B"/>
    <w:rsid w:val="006432C2"/>
    <w:rsid w:val="00660FF9"/>
    <w:rsid w:val="006646C9"/>
    <w:rsid w:val="00666AA4"/>
    <w:rsid w:val="0067367A"/>
    <w:rsid w:val="006748A8"/>
    <w:rsid w:val="00676950"/>
    <w:rsid w:val="0068766C"/>
    <w:rsid w:val="006937B4"/>
    <w:rsid w:val="006A2043"/>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56B4E"/>
    <w:rsid w:val="00775447"/>
    <w:rsid w:val="00780792"/>
    <w:rsid w:val="00790032"/>
    <w:rsid w:val="00790E45"/>
    <w:rsid w:val="00797B91"/>
    <w:rsid w:val="007A2588"/>
    <w:rsid w:val="007A545B"/>
    <w:rsid w:val="007A619B"/>
    <w:rsid w:val="007A7C59"/>
    <w:rsid w:val="007C7438"/>
    <w:rsid w:val="007D7179"/>
    <w:rsid w:val="007E2C08"/>
    <w:rsid w:val="007E6023"/>
    <w:rsid w:val="007E72C1"/>
    <w:rsid w:val="007F5AF9"/>
    <w:rsid w:val="007F7F89"/>
    <w:rsid w:val="00802AE1"/>
    <w:rsid w:val="00804A18"/>
    <w:rsid w:val="00810DD5"/>
    <w:rsid w:val="00820C04"/>
    <w:rsid w:val="00830653"/>
    <w:rsid w:val="008316F9"/>
    <w:rsid w:val="0083304D"/>
    <w:rsid w:val="0083476D"/>
    <w:rsid w:val="008433CA"/>
    <w:rsid w:val="008507BD"/>
    <w:rsid w:val="0085463A"/>
    <w:rsid w:val="00875161"/>
    <w:rsid w:val="008753A8"/>
    <w:rsid w:val="00876C90"/>
    <w:rsid w:val="0088134E"/>
    <w:rsid w:val="0088738A"/>
    <w:rsid w:val="00896688"/>
    <w:rsid w:val="00897818"/>
    <w:rsid w:val="008A08FC"/>
    <w:rsid w:val="008A231B"/>
    <w:rsid w:val="008A7F03"/>
    <w:rsid w:val="008B58F5"/>
    <w:rsid w:val="008C37B3"/>
    <w:rsid w:val="008C6E07"/>
    <w:rsid w:val="008D2690"/>
    <w:rsid w:val="008D2F98"/>
    <w:rsid w:val="008D57D6"/>
    <w:rsid w:val="008E5B05"/>
    <w:rsid w:val="008F1555"/>
    <w:rsid w:val="008F52FC"/>
    <w:rsid w:val="008F5882"/>
    <w:rsid w:val="008F6C1F"/>
    <w:rsid w:val="0090018C"/>
    <w:rsid w:val="00902833"/>
    <w:rsid w:val="009029EC"/>
    <w:rsid w:val="009045E4"/>
    <w:rsid w:val="00913C31"/>
    <w:rsid w:val="0091727D"/>
    <w:rsid w:val="00944024"/>
    <w:rsid w:val="00945EAC"/>
    <w:rsid w:val="00956AEE"/>
    <w:rsid w:val="00964F31"/>
    <w:rsid w:val="00970719"/>
    <w:rsid w:val="00973174"/>
    <w:rsid w:val="00986AF2"/>
    <w:rsid w:val="00993F1E"/>
    <w:rsid w:val="009A2B51"/>
    <w:rsid w:val="009A3E1F"/>
    <w:rsid w:val="009A7F9A"/>
    <w:rsid w:val="009B01AE"/>
    <w:rsid w:val="009C297F"/>
    <w:rsid w:val="009C5D36"/>
    <w:rsid w:val="009E1959"/>
    <w:rsid w:val="009E2500"/>
    <w:rsid w:val="009E4936"/>
    <w:rsid w:val="009E5C26"/>
    <w:rsid w:val="009F2F16"/>
    <w:rsid w:val="009F5F4F"/>
    <w:rsid w:val="009F671B"/>
    <w:rsid w:val="00A164FD"/>
    <w:rsid w:val="00A2007E"/>
    <w:rsid w:val="00A305E1"/>
    <w:rsid w:val="00A32A6E"/>
    <w:rsid w:val="00A3394D"/>
    <w:rsid w:val="00A44E19"/>
    <w:rsid w:val="00A54C37"/>
    <w:rsid w:val="00A56880"/>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AF3C82"/>
    <w:rsid w:val="00B03B08"/>
    <w:rsid w:val="00B10EC6"/>
    <w:rsid w:val="00B20C96"/>
    <w:rsid w:val="00B22807"/>
    <w:rsid w:val="00B27679"/>
    <w:rsid w:val="00B33697"/>
    <w:rsid w:val="00B3535A"/>
    <w:rsid w:val="00B35449"/>
    <w:rsid w:val="00B36C94"/>
    <w:rsid w:val="00B41E54"/>
    <w:rsid w:val="00B61835"/>
    <w:rsid w:val="00B82D1B"/>
    <w:rsid w:val="00B831F2"/>
    <w:rsid w:val="00B95C95"/>
    <w:rsid w:val="00BB1CAF"/>
    <w:rsid w:val="00BB25D7"/>
    <w:rsid w:val="00BB3D0C"/>
    <w:rsid w:val="00BB5101"/>
    <w:rsid w:val="00BC04AE"/>
    <w:rsid w:val="00BC2E08"/>
    <w:rsid w:val="00BC3FEC"/>
    <w:rsid w:val="00BC4E7D"/>
    <w:rsid w:val="00BC64C9"/>
    <w:rsid w:val="00BD056B"/>
    <w:rsid w:val="00BF022C"/>
    <w:rsid w:val="00C15A5A"/>
    <w:rsid w:val="00C20E81"/>
    <w:rsid w:val="00C42793"/>
    <w:rsid w:val="00C5242A"/>
    <w:rsid w:val="00C529F7"/>
    <w:rsid w:val="00C63297"/>
    <w:rsid w:val="00C67484"/>
    <w:rsid w:val="00C83084"/>
    <w:rsid w:val="00C839F1"/>
    <w:rsid w:val="00C859D8"/>
    <w:rsid w:val="00C90DF4"/>
    <w:rsid w:val="00C93CC8"/>
    <w:rsid w:val="00CD5491"/>
    <w:rsid w:val="00CF291A"/>
    <w:rsid w:val="00D07C81"/>
    <w:rsid w:val="00D13F45"/>
    <w:rsid w:val="00D14744"/>
    <w:rsid w:val="00D24A1F"/>
    <w:rsid w:val="00D32EA4"/>
    <w:rsid w:val="00D33791"/>
    <w:rsid w:val="00D35A01"/>
    <w:rsid w:val="00D568E8"/>
    <w:rsid w:val="00D65D6C"/>
    <w:rsid w:val="00D71C40"/>
    <w:rsid w:val="00D809D3"/>
    <w:rsid w:val="00D84CF6"/>
    <w:rsid w:val="00D90A1D"/>
    <w:rsid w:val="00D91D19"/>
    <w:rsid w:val="00D97E1C"/>
    <w:rsid w:val="00DA00C5"/>
    <w:rsid w:val="00DA01E4"/>
    <w:rsid w:val="00DA1799"/>
    <w:rsid w:val="00DA5514"/>
    <w:rsid w:val="00DA729F"/>
    <w:rsid w:val="00DE0854"/>
    <w:rsid w:val="00DE6507"/>
    <w:rsid w:val="00DE77CC"/>
    <w:rsid w:val="00E04497"/>
    <w:rsid w:val="00E20A74"/>
    <w:rsid w:val="00E25DDB"/>
    <w:rsid w:val="00E2635C"/>
    <w:rsid w:val="00E2649F"/>
    <w:rsid w:val="00E30A77"/>
    <w:rsid w:val="00E314A8"/>
    <w:rsid w:val="00E32B91"/>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D63EC"/>
    <w:rsid w:val="00EE12FE"/>
    <w:rsid w:val="00EE3134"/>
    <w:rsid w:val="00EE3996"/>
    <w:rsid w:val="00EE39A6"/>
    <w:rsid w:val="00EE623C"/>
    <w:rsid w:val="00EF7AAC"/>
    <w:rsid w:val="00F02A0C"/>
    <w:rsid w:val="00F20849"/>
    <w:rsid w:val="00F20A54"/>
    <w:rsid w:val="00F27271"/>
    <w:rsid w:val="00F318EA"/>
    <w:rsid w:val="00F428FB"/>
    <w:rsid w:val="00F4597F"/>
    <w:rsid w:val="00F62947"/>
    <w:rsid w:val="00F76E20"/>
    <w:rsid w:val="00F81A81"/>
    <w:rsid w:val="00F8457C"/>
    <w:rsid w:val="00F906C8"/>
    <w:rsid w:val="00F90E76"/>
    <w:rsid w:val="00FA4351"/>
    <w:rsid w:val="00FB616A"/>
    <w:rsid w:val="00FC3977"/>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809D3"/>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D809D3"/>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D809D3"/>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D809D3"/>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D809D3"/>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D809D3"/>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D809D3"/>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D809D3"/>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D809D3"/>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D809D3"/>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D809D3"/>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D809D3"/>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D809D3"/>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D809D3"/>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09D3"/>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 w:type="paragraph" w:styleId="ListParagraph">
    <w:name w:val="List Paragraph"/>
    <w:basedOn w:val="Normal"/>
    <w:uiPriority w:val="99"/>
    <w:qFormat/>
    <w:rsid w:val="00F4597F"/>
    <w:pPr>
      <w:ind w:left="720"/>
      <w:contextualSpacing/>
    </w:pPr>
  </w:style>
</w:styles>
</file>

<file path=word/webSettings.xml><?xml version="1.0" encoding="utf-8"?>
<w:webSettings xmlns:r="http://schemas.openxmlformats.org/officeDocument/2006/relationships" xmlns:w="http://schemas.openxmlformats.org/wordprocessingml/2006/main">
  <w:divs>
    <w:div w:id="2122915419">
      <w:marLeft w:val="0"/>
      <w:marRight w:val="0"/>
      <w:marTop w:val="0"/>
      <w:marBottom w:val="0"/>
      <w:divBdr>
        <w:top w:val="none" w:sz="0" w:space="0" w:color="auto"/>
        <w:left w:val="none" w:sz="0" w:space="0" w:color="auto"/>
        <w:bottom w:val="none" w:sz="0" w:space="0" w:color="auto"/>
        <w:right w:val="none" w:sz="0" w:space="0" w:color="auto"/>
      </w:divBdr>
      <w:divsChild>
        <w:div w:id="2122915420">
          <w:marLeft w:val="0"/>
          <w:marRight w:val="0"/>
          <w:marTop w:val="0"/>
          <w:marBottom w:val="0"/>
          <w:divBdr>
            <w:top w:val="none" w:sz="0" w:space="0" w:color="auto"/>
            <w:left w:val="none" w:sz="0" w:space="0" w:color="auto"/>
            <w:bottom w:val="none" w:sz="0" w:space="0" w:color="auto"/>
            <w:right w:val="none" w:sz="0" w:space="0" w:color="auto"/>
          </w:divBdr>
        </w:div>
        <w:div w:id="2122915422">
          <w:marLeft w:val="0"/>
          <w:marRight w:val="0"/>
          <w:marTop w:val="0"/>
          <w:marBottom w:val="0"/>
          <w:divBdr>
            <w:top w:val="none" w:sz="0" w:space="0" w:color="auto"/>
            <w:left w:val="none" w:sz="0" w:space="0" w:color="auto"/>
            <w:bottom w:val="none" w:sz="0" w:space="0" w:color="auto"/>
            <w:right w:val="none" w:sz="0" w:space="0" w:color="auto"/>
          </w:divBdr>
        </w:div>
      </w:divsChild>
    </w:div>
    <w:div w:id="2122915421">
      <w:marLeft w:val="0"/>
      <w:marRight w:val="0"/>
      <w:marTop w:val="0"/>
      <w:marBottom w:val="0"/>
      <w:divBdr>
        <w:top w:val="none" w:sz="0" w:space="0" w:color="auto"/>
        <w:left w:val="none" w:sz="0" w:space="0" w:color="auto"/>
        <w:bottom w:val="none" w:sz="0" w:space="0" w:color="auto"/>
        <w:right w:val="none" w:sz="0" w:space="0" w:color="auto"/>
      </w:divBdr>
    </w:div>
    <w:div w:id="2122915423">
      <w:marLeft w:val="0"/>
      <w:marRight w:val="0"/>
      <w:marTop w:val="0"/>
      <w:marBottom w:val="0"/>
      <w:divBdr>
        <w:top w:val="none" w:sz="0" w:space="0" w:color="auto"/>
        <w:left w:val="none" w:sz="0" w:space="0" w:color="auto"/>
        <w:bottom w:val="none" w:sz="0" w:space="0" w:color="auto"/>
        <w:right w:val="none" w:sz="0" w:space="0" w:color="auto"/>
      </w:divBdr>
    </w:div>
    <w:div w:id="2122915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1531</Words>
  <Characters>8728</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2017-12-22T07:30:00Z</dcterms:created>
  <dcterms:modified xsi:type="dcterms:W3CDTF">2017-12-22T07:30:00Z</dcterms:modified>
</cp:coreProperties>
</file>